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618" w:rsidRPr="00E4786B" w:rsidRDefault="00652618" w:rsidP="0034012D">
      <w:pPr>
        <w:pStyle w:val="NoSpacing"/>
        <w:spacing w:line="360" w:lineRule="auto"/>
        <w:ind w:firstLine="284"/>
        <w:jc w:val="center"/>
        <w:rPr>
          <w:rFonts w:ascii="Times New Roman" w:hAnsi="Times New Roman"/>
          <w:b/>
          <w:kern w:val="36"/>
          <w:sz w:val="72"/>
          <w:szCs w:val="72"/>
          <w:lang w:eastAsia="ru-RU"/>
        </w:rPr>
      </w:pPr>
      <w:r>
        <w:rPr>
          <w:noProof/>
          <w:lang w:eastAsia="ru-RU"/>
        </w:rPr>
        <w:pict>
          <v:group id="Группа 1" o:spid="_x0000_s1026" style="position:absolute;left:0;text-align:left;margin-left:0;margin-top:0;width:563.95pt;height:798.5pt;z-index:251658240;mso-position-horizontal:center;mso-position-horizontal-relative:page;mso-position-vertical:center;mso-position-vertical-relative:page" coordorigin="321,411" coordsize="11600,150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" o:allowincell="f">
            <v:rect id="Rectangle 3" o:spid="_x0000_s1027" style="position:absolute;left:321;top:411;width:11600;height:150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/>
            <v:rect id="Rectangle 4" o:spid="_x0000_s1028" style="position:absolute;left:354;top:444;width:11527;height:17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xe8UA&#10;AADaAAAADwAAAGRycy9kb3ducmV2LnhtbESPQWvCQBSE74X+h+UVequbWiuauooEWio9BKOgx0f2&#10;NQnNvo3ZbVz/vVsQehxm5htmsQqmFQP1rrGs4HmUgCAurW64UrDfvT/NQDiPrLG1TAou5GC1vL9b&#10;YKrtmbc0FL4SEcIuRQW1910qpStrMuhGtiOO3rftDfoo+0rqHs8Rblo5TpKpNNhwXKixo6ym8qf4&#10;NQqKLMsnNnzNk80xfAynQ96+jnOlHh/C+g2Ep+D/w7f2p1bwAn9X4g2Qy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UfF7xQAAANoAAAAPAAAAAAAAAAAAAAAAAJgCAABkcnMv&#10;ZG93bnJldi54bWxQSwUGAAAAAAQABAD1AAAAigMAAAAA&#10;" fillcolor="yellow" strokecolor="red" strokeweight="2.25pt">
              <v:textbox inset="18pt,,18pt">
                <w:txbxContent>
                  <w:p w:rsidR="00652618" w:rsidRDefault="00652618" w:rsidP="00437509">
                    <w:pPr>
                      <w:pStyle w:val="NoSpacing"/>
                      <w:jc w:val="center"/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 w:rsidRPr="00B1097B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МИНИСТЕРСТВО ОБРАЗОВАНИЯ И НАУКИ РОССИЙСКОЙ ФЕДЕРАЦИИ</w:t>
                    </w:r>
                  </w:p>
                  <w:p w:rsidR="00652618" w:rsidRDefault="00652618" w:rsidP="00437509">
                    <w:pPr>
                      <w:pStyle w:val="NoSpacing"/>
                      <w:jc w:val="center"/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 w:rsidRPr="00B1097B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МУНИЦИПАЛЬНОЕ</w:t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 xml:space="preserve"> КАЗЕННОЕ</w:t>
                    </w:r>
                    <w:r w:rsidRPr="00B1097B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 xml:space="preserve"> ОБРАЗОВАТЕЛЬНОЕ УЧРЕЖДЕНИЕ</w:t>
                    </w:r>
                  </w:p>
                  <w:p w:rsidR="00652618" w:rsidRDefault="00652618" w:rsidP="00437509">
                    <w:pPr>
                      <w:pStyle w:val="NoSpacing"/>
                      <w:jc w:val="center"/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 w:rsidRPr="00B1097B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«</w:t>
                    </w:r>
                    <w:r w:rsidRPr="00B1097B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КУЗЬМИЩЕНСКАЯ СРЕДНЯЯ ОБЩЕОБРАЗОВАТЕЛЬНАЯ ШКОЛА</w:t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»</w:t>
                    </w:r>
                  </w:p>
                  <w:p w:rsidR="00652618" w:rsidRPr="00B1097B" w:rsidRDefault="00652618" w:rsidP="00437509">
                    <w:pPr>
                      <w:pStyle w:val="NoSpacing"/>
                      <w:jc w:val="center"/>
                      <w:rPr>
                        <w:smallCaps/>
                        <w:color w:val="FFFFFF"/>
                        <w:sz w:val="44"/>
                        <w:szCs w:val="44"/>
                      </w:rPr>
                    </w:pPr>
                    <w:r w:rsidRPr="00B1097B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 xml:space="preserve"> КОСТРОМСКОГО МУНИЦИПАЛЬНОГО РАЙОНА</w:t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 xml:space="preserve"> </w:t>
                    </w:r>
                    <w:r w:rsidRPr="00B1097B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КОСТРОМСКОЙ ОБЛАСТИ</w:t>
                    </w:r>
                  </w:p>
                </w:txbxContent>
              </v:textbox>
            </v:rect>
            <v:rect id="Rectangle 5" o:spid="_x0000_s1029" style="position:absolute;left:354;top:9607;width:2860;height:10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KmTL4A&#10;AADaAAAADwAAAGRycy9kb3ducmV2LnhtbERP3WrCMBS+H/gO4QjezVQRGdUoogymwqbVBzg0x7aY&#10;nJQm1vr2ZiB4+fH9z5edNaKlxleOFYyGCQji3OmKCwXn0/fnFwgfkDUax6TgQR6Wi97HHFPt7nyk&#10;NguFiCHsU1RQhlCnUvq8JIt+6GriyF1cYzFE2BRSN3iP4dbIcZJMpcWKY0OJNa1Lyq/ZzcYZhk60&#10;b2/H34PJdufNny1W27FSg363moEI1IW3+OX+0Qom8H8l+kEun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oSpky+AAAA2gAAAA8AAAAAAAAAAAAAAAAAmAIAAGRycy9kb3ducmV2&#10;LnhtbFBLBQYAAAAABAAEAPUAAACDAwAAAAA=&#10;" fillcolor="#ccc0d9" stroked="f"/>
            <v:rect id="Rectangle 6" o:spid="_x0000_s1030" style="position:absolute;left:3245;top:9607;width:2860;height:10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UAvcEA&#10;AADaAAAADwAAAGRycy9kb3ducmV2LnhtbESPT2vCQBTE70K/w/IK3nRjpSKpq4hW0qvRS2+v2dds&#10;MPs2ZDd//PbdguBxmJnfMJvdaGvRU+srxwoW8wQEceF0xaWC6+U0W4PwAVlj7ZgU3MnDbvsy2WCq&#10;3cBn6vNQighhn6ICE0KTSukLQxb93DXE0ft1rcUQZVtK3eIQ4baWb0mykhYrjgsGGzoYKm55ZxUk&#10;S70uM3usu+98cfm5fo4Ze6PU9HXcf4AINIZn+NH+0gre4f9KvAF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1AL3BAAAA2gAAAA8AAAAAAAAAAAAAAAAAmAIAAGRycy9kb3du&#10;cmV2LnhtbFBLBQYAAAAABAAEAPUAAACGAwAAAAA=&#10;" fillcolor="#00b050"/>
            <v:rect id="Rectangle 7" o:spid="_x0000_s1031" style="position:absolute;left:6137;top:9607;width:2860;height:10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lb68QA&#10;AADaAAAADwAAAGRycy9kb3ducmV2LnhtbESPQWvCQBSE74L/YXkFb7oxBylpVpFSpYdiMO0hx9fs&#10;MwnNvk2zWxP99V1B8DjMzDdMuhlNK87Uu8ayguUiAkFcWt1wpeDrczd/BuE8ssbWMim4kIPNejpJ&#10;MdF24COdc1+JAGGXoILa+y6R0pU1GXQL2xEH72R7gz7IvpK6xyHATSvjKFpJgw2HhRo7eq2p/Mn/&#10;jIL4Iy729m3fXL8LXv7aQxblXabU7GncvoDwNPpH+N5+1wpWcLsSboB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+ZW+vEAAAA2gAAAA8AAAAAAAAAAAAAAAAAmAIAAGRycy9k&#10;b3ducmV2LnhtbFBLBQYAAAAABAAEAPUAAACJAwAAAAA=&#10;" fillcolor="#ffc000" stroked="f"/>
            <v:rect id="Rectangle 8" o:spid="_x0000_s1032" style="position:absolute;left:9028;top:9607;width:2860;height:107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YHMMEA&#10;AADaAAAADwAAAGRycy9kb3ducmV2LnhtbESPzarCMBSE9xd8h3AEd9fUf6lGEUFwI3hVEHeH5tgW&#10;m5PaRFvf3ggXXA4z8w0zXzamEE+qXG5ZQa8bgSBOrM45VXA6bn6nIJxH1lhYJgUvcrBctH7mGGtb&#10;8x89Dz4VAcIuRgWZ92UspUsyMui6tiQO3tVWBn2QVSp1hXWAm0L2o2gsDeYcFjIsaZ1Rcjs8jIKR&#10;1pdpUk7Gw3O9Gaxvbr+7j1ZKddrNagbCU+O/4f/2ViuYwOdKuAFy8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SWBzDBAAAA2gAAAA8AAAAAAAAAAAAAAAAAmAIAAGRycy9kb3du&#10;cmV2LnhtbFBLBQYAAAAABAAEAPUAAACGAwAAAAA=&#10;" fillcolor="#e36c0a" stroked="f">
              <v:textbox>
                <w:txbxContent>
                  <w:p w:rsidR="00652618" w:rsidRPr="00FA2513" w:rsidRDefault="00652618" w:rsidP="00437509">
                    <w:pPr>
                      <w:rPr>
                        <w:szCs w:val="56"/>
                      </w:rPr>
                    </w:pPr>
                  </w:p>
                </w:txbxContent>
              </v:textbox>
            </v:rect>
            <v:rect id="Rectangle 9" o:spid="_x0000_s1033" style="position:absolute;left:354;top:2263;width:8643;height:731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WwK78A&#10;AADaAAAADwAAAGRycy9kb3ducmV2LnhtbERPy4rCMBTdD8w/hDvgRjTVhUinUWRG0ZVonQ+4Nte2&#10;2tyUJn3492YhzPJw3sl6MJXoqHGlZQWzaQSCOLO65FzB32U3WYJwHlljZZkUPMnBevX5kWCsbc9n&#10;6lKfixDCLkYFhfd1LKXLCjLoprYmDtzNNgZ9gE0udYN9CDeVnEfRQhosOTQUWNNPQdkjbY2Cw65t&#10;t8d9/5uPl6nsTjS+3s9HpUZfw+YbhKfB/4vf7oNWELaGK+EGyN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tbArvwAAANoAAAAPAAAAAAAAAAAAAAAAAJgCAABkcnMvZG93bnJl&#10;di54bWxQSwUGAAAAAAQABAD1AAAAhAMAAAAA&#10;" fillcolor="#d6e3bc" strokecolor="#4f81bd" strokeweight="2.25pt">
              <v:textbox inset="18pt,,18pt">
                <w:txbxContent>
                  <w:p w:rsidR="00652618" w:rsidRDefault="00652618" w:rsidP="00743ED5">
                    <w:pPr>
                      <w:pStyle w:val="NoSpacing"/>
                      <w:jc w:val="center"/>
                      <w:rPr>
                        <w:rFonts w:ascii="Times New Roman" w:hAnsi="Times New Roman"/>
                        <w:b/>
                        <w:kern w:val="36"/>
                        <w:sz w:val="36"/>
                        <w:szCs w:val="36"/>
                        <w:lang w:eastAsia="ru-RU"/>
                      </w:rPr>
                    </w:pPr>
                  </w:p>
                  <w:p w:rsidR="00652618" w:rsidRDefault="00652618" w:rsidP="00743ED5">
                    <w:pPr>
                      <w:pStyle w:val="NoSpacing"/>
                      <w:jc w:val="center"/>
                      <w:rPr>
                        <w:rFonts w:ascii="Times New Roman" w:hAnsi="Times New Roman"/>
                        <w:b/>
                        <w:kern w:val="36"/>
                        <w:sz w:val="36"/>
                        <w:szCs w:val="36"/>
                        <w:lang w:eastAsia="ru-RU"/>
                      </w:rPr>
                    </w:pPr>
                  </w:p>
                  <w:p w:rsidR="00652618" w:rsidRDefault="00652618" w:rsidP="00743ED5">
                    <w:pPr>
                      <w:pStyle w:val="NoSpacing"/>
                      <w:jc w:val="center"/>
                      <w:rPr>
                        <w:rFonts w:ascii="Times New Roman" w:hAnsi="Times New Roman"/>
                        <w:b/>
                        <w:kern w:val="36"/>
                        <w:sz w:val="36"/>
                        <w:szCs w:val="36"/>
                        <w:lang w:eastAsia="ru-RU"/>
                      </w:rPr>
                    </w:pPr>
                  </w:p>
                  <w:p w:rsidR="00652618" w:rsidRPr="00743ED5" w:rsidRDefault="00652618" w:rsidP="00743ED5">
                    <w:pPr>
                      <w:pStyle w:val="NoSpacing"/>
                      <w:jc w:val="center"/>
                      <w:rPr>
                        <w:rFonts w:ascii="Times New Roman" w:hAnsi="Times New Roman"/>
                        <w:b/>
                        <w:color w:val="FF0000"/>
                        <w:kern w:val="36"/>
                        <w:sz w:val="36"/>
                        <w:szCs w:val="36"/>
                        <w:lang w:eastAsia="ru-RU"/>
                      </w:rPr>
                    </w:pPr>
                    <w:r w:rsidRPr="00743ED5">
                      <w:rPr>
                        <w:rFonts w:ascii="Times New Roman" w:hAnsi="Times New Roman"/>
                        <w:b/>
                        <w:color w:val="FF0000"/>
                        <w:kern w:val="36"/>
                        <w:sz w:val="36"/>
                        <w:szCs w:val="36"/>
                        <w:lang w:eastAsia="ru-RU"/>
                      </w:rPr>
                      <w:t>«</w:t>
                    </w:r>
                    <w:r>
                      <w:rPr>
                        <w:rFonts w:ascii="Times New Roman" w:hAnsi="Times New Roman"/>
                        <w:b/>
                        <w:color w:val="FF0000"/>
                        <w:kern w:val="36"/>
                        <w:sz w:val="36"/>
                        <w:szCs w:val="36"/>
                        <w:lang w:eastAsia="ru-RU"/>
                      </w:rPr>
                      <w:t>СЕМЬ СЕКРЕТОВ ЗДОРОВЬЯ</w:t>
                    </w:r>
                    <w:r w:rsidRPr="00743ED5">
                      <w:rPr>
                        <w:rFonts w:ascii="Times New Roman" w:hAnsi="Times New Roman"/>
                        <w:b/>
                        <w:color w:val="FF0000"/>
                        <w:kern w:val="36"/>
                        <w:sz w:val="36"/>
                        <w:szCs w:val="36"/>
                        <w:lang w:eastAsia="ru-RU"/>
                      </w:rPr>
                      <w:t>»</w:t>
                    </w:r>
                  </w:p>
                  <w:p w:rsidR="00652618" w:rsidRDefault="00652618" w:rsidP="00743ED5">
                    <w:pPr>
                      <w:pStyle w:val="NoSpacing"/>
                      <w:jc w:val="center"/>
                      <w:rPr>
                        <w:rFonts w:ascii="Times New Roman" w:hAnsi="Times New Roman"/>
                        <w:b/>
                        <w:kern w:val="36"/>
                        <w:sz w:val="36"/>
                        <w:szCs w:val="36"/>
                        <w:lang w:eastAsia="ru-RU"/>
                      </w:rPr>
                    </w:pPr>
                  </w:p>
                  <w:p w:rsidR="00652618" w:rsidRDefault="00652618" w:rsidP="00743ED5">
                    <w:pPr>
                      <w:pStyle w:val="NoSpacing"/>
                      <w:jc w:val="center"/>
                      <w:rPr>
                        <w:rFonts w:ascii="Times New Roman" w:hAnsi="Times New Roman"/>
                        <w:b/>
                        <w:kern w:val="36"/>
                        <w:sz w:val="36"/>
                        <w:szCs w:val="36"/>
                        <w:lang w:eastAsia="ru-RU"/>
                      </w:rPr>
                    </w:pPr>
                    <w:r w:rsidRPr="00743ED5">
                      <w:rPr>
                        <w:rFonts w:ascii="Times New Roman" w:hAnsi="Times New Roman"/>
                        <w:b/>
                        <w:kern w:val="36"/>
                        <w:sz w:val="36"/>
                        <w:szCs w:val="36"/>
                        <w:lang w:eastAsia="ru-RU"/>
                      </w:rPr>
                      <w:t>( образовательный квест</w:t>
                    </w:r>
                    <w:r>
                      <w:rPr>
                        <w:rFonts w:ascii="Times New Roman" w:hAnsi="Times New Roman"/>
                        <w:b/>
                        <w:kern w:val="36"/>
                        <w:sz w:val="36"/>
                        <w:szCs w:val="36"/>
                        <w:lang w:eastAsia="ru-RU"/>
                      </w:rPr>
                      <w:t xml:space="preserve"> – игра</w:t>
                    </w:r>
                  </w:p>
                  <w:p w:rsidR="00652618" w:rsidRDefault="00652618" w:rsidP="00743ED5">
                    <w:pPr>
                      <w:pStyle w:val="NoSpacing"/>
                      <w:jc w:val="center"/>
                      <w:rPr>
                        <w:rFonts w:ascii="Times New Roman" w:hAnsi="Times New Roman"/>
                        <w:b/>
                        <w:kern w:val="36"/>
                        <w:sz w:val="36"/>
                        <w:szCs w:val="36"/>
                        <w:lang w:eastAsia="ru-RU"/>
                      </w:rPr>
                    </w:pPr>
                    <w:r>
                      <w:rPr>
                        <w:rFonts w:ascii="Times New Roman" w:hAnsi="Times New Roman"/>
                        <w:b/>
                        <w:kern w:val="36"/>
                        <w:sz w:val="36"/>
                        <w:szCs w:val="36"/>
                        <w:lang w:eastAsia="ru-RU"/>
                      </w:rPr>
                      <w:t xml:space="preserve"> для учащихся начальных классов</w:t>
                    </w:r>
                    <w:r w:rsidRPr="00743ED5">
                      <w:rPr>
                        <w:rFonts w:ascii="Times New Roman" w:hAnsi="Times New Roman"/>
                        <w:b/>
                        <w:kern w:val="36"/>
                        <w:sz w:val="36"/>
                        <w:szCs w:val="36"/>
                        <w:lang w:eastAsia="ru-RU"/>
                      </w:rPr>
                      <w:t>)</w:t>
                    </w:r>
                  </w:p>
                  <w:p w:rsidR="00652618" w:rsidRDefault="00652618" w:rsidP="00743ED5">
                    <w:pPr>
                      <w:pStyle w:val="NoSpacing"/>
                      <w:jc w:val="center"/>
                      <w:rPr>
                        <w:rFonts w:ascii="Times New Roman" w:hAnsi="Times New Roman"/>
                        <w:b/>
                        <w:kern w:val="36"/>
                        <w:sz w:val="36"/>
                        <w:szCs w:val="36"/>
                        <w:lang w:eastAsia="ru-RU"/>
                      </w:rPr>
                    </w:pPr>
                  </w:p>
                  <w:p w:rsidR="00652618" w:rsidRDefault="00652618" w:rsidP="006D5455">
                    <w:pPr>
                      <w:pStyle w:val="NoSpacing"/>
                      <w:jc w:val="center"/>
                      <w:rPr>
                        <w:rFonts w:ascii="Times New Roman" w:hAnsi="Times New Roman"/>
                        <w:b/>
                        <w:color w:val="C00000"/>
                        <w:kern w:val="36"/>
                        <w:sz w:val="32"/>
                        <w:szCs w:val="32"/>
                        <w:lang w:eastAsia="ru-RU"/>
                      </w:rPr>
                    </w:pPr>
                    <w:r w:rsidRPr="006D5455">
                      <w:rPr>
                        <w:rFonts w:ascii="Times New Roman" w:hAnsi="Times New Roman"/>
                        <w:b/>
                        <w:color w:val="C00000"/>
                        <w:kern w:val="36"/>
                        <w:sz w:val="32"/>
                        <w:szCs w:val="32"/>
                        <w:lang w:eastAsia="ru-RU"/>
                      </w:rPr>
                      <w:t>Номинация</w:t>
                    </w:r>
                  </w:p>
                  <w:p w:rsidR="00652618" w:rsidRPr="006D5455" w:rsidRDefault="00652618" w:rsidP="006D5455">
                    <w:pPr>
                      <w:pStyle w:val="NoSpacing"/>
                      <w:jc w:val="center"/>
                      <w:rPr>
                        <w:rFonts w:ascii="Times New Roman" w:hAnsi="Times New Roman"/>
                        <w:b/>
                        <w:kern w:val="36"/>
                        <w:sz w:val="32"/>
                        <w:szCs w:val="32"/>
                        <w:lang w:eastAsia="ru-RU"/>
                      </w:rPr>
                    </w:pPr>
                  </w:p>
                  <w:p w:rsidR="00652618" w:rsidRPr="00743ED5" w:rsidRDefault="00652618" w:rsidP="00E20CCF">
                    <w:pPr>
                      <w:pStyle w:val="NoSpacing"/>
                      <w:jc w:val="center"/>
                      <w:rPr>
                        <w:rFonts w:ascii="Times New Roman" w:hAnsi="Times New Roman"/>
                        <w:b/>
                        <w:kern w:val="36"/>
                        <w:sz w:val="32"/>
                        <w:szCs w:val="32"/>
                        <w:lang w:eastAsia="ru-RU"/>
                      </w:rPr>
                    </w:pPr>
                    <w:r w:rsidRPr="00743ED5">
                      <w:rPr>
                        <w:rFonts w:ascii="Times New Roman" w:hAnsi="Times New Roman"/>
                        <w:b/>
                        <w:kern w:val="36"/>
                        <w:sz w:val="32"/>
                        <w:szCs w:val="32"/>
                        <w:lang w:eastAsia="ru-RU"/>
                      </w:rPr>
                      <w:t>Методическая разработка по внеурочно</w:t>
                    </w:r>
                    <w:r>
                      <w:rPr>
                        <w:rFonts w:ascii="Times New Roman" w:hAnsi="Times New Roman"/>
                        <w:b/>
                        <w:kern w:val="36"/>
                        <w:sz w:val="32"/>
                        <w:szCs w:val="32"/>
                        <w:lang w:eastAsia="ru-RU"/>
                      </w:rPr>
                      <w:t xml:space="preserve">й деятельности </w:t>
                    </w:r>
                    <w:r w:rsidRPr="00743ED5">
                      <w:rPr>
                        <w:rFonts w:ascii="Times New Roman" w:hAnsi="Times New Roman"/>
                        <w:b/>
                        <w:kern w:val="36"/>
                        <w:sz w:val="32"/>
                        <w:szCs w:val="32"/>
                        <w:lang w:eastAsia="ru-RU"/>
                      </w:rPr>
                      <w:t xml:space="preserve">с использованием </w:t>
                    </w:r>
                    <w:r>
                      <w:rPr>
                        <w:rFonts w:ascii="Times New Roman" w:hAnsi="Times New Roman"/>
                        <w:b/>
                        <w:kern w:val="36"/>
                        <w:sz w:val="32"/>
                        <w:szCs w:val="32"/>
                        <w:lang w:eastAsia="ru-RU"/>
                      </w:rPr>
                      <w:t>здоровьесберегающих технологий</w:t>
                    </w:r>
                  </w:p>
                  <w:p w:rsidR="00652618" w:rsidRPr="00743ED5" w:rsidRDefault="00652618" w:rsidP="00743ED5">
                    <w:pPr>
                      <w:pStyle w:val="NoSpacing"/>
                      <w:jc w:val="center"/>
                      <w:rPr>
                        <w:rFonts w:ascii="Times New Roman" w:hAnsi="Times New Roman"/>
                        <w:b/>
                        <w:kern w:val="36"/>
                        <w:sz w:val="36"/>
                        <w:szCs w:val="36"/>
                        <w:lang w:eastAsia="ru-RU"/>
                      </w:rPr>
                    </w:pPr>
                  </w:p>
                  <w:p w:rsidR="00652618" w:rsidRDefault="00652618" w:rsidP="00437509">
                    <w:pPr>
                      <w:jc w:val="right"/>
                      <w:rPr>
                        <w:rFonts w:ascii="Times New Roman" w:hAnsi="Times New Roman"/>
                        <w:b/>
                        <w:bCs/>
                        <w:sz w:val="56"/>
                        <w:szCs w:val="56"/>
                      </w:rPr>
                    </w:pPr>
                  </w:p>
                  <w:p w:rsidR="00652618" w:rsidRDefault="00652618" w:rsidP="00437509">
                    <w:pPr>
                      <w:spacing w:after="0"/>
                      <w:jc w:val="right"/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 w:rsidRPr="00B1097B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 xml:space="preserve">                             </w:t>
                    </w:r>
                  </w:p>
                  <w:p w:rsidR="00652618" w:rsidRDefault="00652618" w:rsidP="00437509">
                    <w:pPr>
                      <w:spacing w:after="0"/>
                      <w:jc w:val="right"/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</w:p>
                  <w:p w:rsidR="00652618" w:rsidRDefault="00652618" w:rsidP="00437509">
                    <w:pPr>
                      <w:spacing w:after="0"/>
                      <w:jc w:val="right"/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</w:p>
                  <w:p w:rsidR="00652618" w:rsidRDefault="00652618" w:rsidP="00437509">
                    <w:pPr>
                      <w:spacing w:after="0"/>
                      <w:jc w:val="right"/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</w:p>
                  <w:p w:rsidR="00652618" w:rsidRPr="00B1097B" w:rsidRDefault="00652618" w:rsidP="00437509">
                    <w:pPr>
                      <w:spacing w:after="0"/>
                      <w:jc w:val="right"/>
                      <w:rPr>
                        <w:rFonts w:ascii="Times New Roman" w:hAnsi="Times New Roman"/>
                        <w:b/>
                        <w:color w:val="FFFFFF"/>
                        <w:sz w:val="24"/>
                        <w:szCs w:val="24"/>
                      </w:rPr>
                    </w:pPr>
                    <w:r w:rsidRPr="00B1097B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.</w:t>
                    </w:r>
                  </w:p>
                  <w:p w:rsidR="00652618" w:rsidRPr="00B1097B" w:rsidRDefault="00652618" w:rsidP="00437509">
                    <w:pPr>
                      <w:spacing w:after="0"/>
                      <w:jc w:val="right"/>
                      <w:rPr>
                        <w:color w:val="FFFFFF"/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10" o:spid="_x0000_s1034" style="position:absolute;left:9028;top:2263;width:2859;height:731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D4CMQA&#10;AADaAAAADwAAAGRycy9kb3ducmV2LnhtbESPS2vDMBCE74X+B7GFXEotJ4Q8XCvBBFIKPdXJJbfF&#10;Wj+wtTKWnDj99VWg0OMwM98w6X4ynbjS4BrLCuZRDIK4sLrhSsH5dHzbgHAeWWNnmRTcycF+9/yU&#10;YqLtjb/pmvtKBAi7BBXU3veJlK6oyaCLbE8cvNIOBn2QQyX1gLcAN51cxPFKGmw4LNTY06Gmos1H&#10;o2DE0m9/ptevbLUuP7C/tHm5bJWavUzZOwhPk/8P/7U/tYItPK6EGyB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w+AjEAAAA2gAAAA8AAAAAAAAAAAAAAAAAmAIAAGRycy9k&#10;b3ducmV2LnhtbFBLBQYAAAAABAAEAPUAAACJAwAAAAA=&#10;" fillcolor="#dbe5f1" stroked="f"/>
            <v:rect id="Rectangle 11" o:spid="_x0000_s1035" style="position:absolute;left:354;top:10710;width:8643;height:39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ROHcMA&#10;AADbAAAADwAAAGRycy9kb3ducmV2LnhtbESPT2/CMAzF70j7DpEncVtTJoGmQkD7IxBHxqaNo9WY&#10;pqxxShOgfHt8mMTN1nt+7+fZoveNOlMX68AGRlkOirgMtubKwPfX8ukFVEzIFpvAZOBKERbzh8EM&#10;Cxsu/EnnbaqUhHAs0IBLqS20jqUjjzELLbFo+9B5TLJ2lbYdXiTcN/o5zyfaY83S4LCld0fl3/bk&#10;Dew2vz9vzm+oH4/j6rj2H2GUH4wZPvavU1CJ+nQ3/1+vreALvfwiA+j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ROHcMAAADbAAAADwAAAAAAAAAAAAAAAACYAgAAZHJzL2Rv&#10;d25yZXYueG1sUEsFBgAAAAAEAAQA9QAAAIgDAAAAAA==&#10;" fillcolor="yellow" stroked="f">
              <v:textbox>
                <w:txbxContent>
                  <w:p w:rsidR="00652618" w:rsidRDefault="00652618" w:rsidP="00437509">
                    <w:pPr>
                      <w:spacing w:after="0"/>
                      <w:jc w:val="right"/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 xml:space="preserve">                   </w:t>
                    </w:r>
                    <w:r w:rsidRPr="00B1097B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 xml:space="preserve">   </w:t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 xml:space="preserve">                              </w:t>
                    </w:r>
                  </w:p>
                  <w:p w:rsidR="00652618" w:rsidRDefault="00652618" w:rsidP="00437509">
                    <w:pPr>
                      <w:spacing w:after="0"/>
                      <w:jc w:val="right"/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</w:p>
                  <w:p w:rsidR="00652618" w:rsidRDefault="00652618" w:rsidP="00437509">
                    <w:pPr>
                      <w:spacing w:after="0"/>
                      <w:jc w:val="right"/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</w:p>
                  <w:p w:rsidR="00652618" w:rsidRDefault="00652618" w:rsidP="00437509">
                    <w:pPr>
                      <w:spacing w:after="0"/>
                      <w:jc w:val="right"/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</w:p>
                  <w:p w:rsidR="00652618" w:rsidRDefault="00652618" w:rsidP="00437509">
                    <w:pPr>
                      <w:spacing w:after="0"/>
                      <w:jc w:val="right"/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</w:p>
                  <w:p w:rsidR="00652618" w:rsidRDefault="00652618" w:rsidP="00437509">
                    <w:pPr>
                      <w:spacing w:after="0"/>
                      <w:jc w:val="right"/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 xml:space="preserve">                                                  </w:t>
                    </w:r>
                    <w:r w:rsidRPr="00B1097B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 xml:space="preserve">  АВТОРЫ:                                             УЧИТЕЛЯ НАЧАЛЬНЫХ КЛАССОВ </w:t>
                    </w:r>
                  </w:p>
                  <w:p w:rsidR="00652618" w:rsidRDefault="00652618" w:rsidP="005067E4">
                    <w:pPr>
                      <w:spacing w:after="0"/>
                      <w:ind w:left="5670" w:hanging="5670"/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 xml:space="preserve">                                                                                              </w:t>
                    </w:r>
                    <w:r w:rsidRPr="00B1097B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 xml:space="preserve">ГИРИНСКАЯ Е.В.  </w:t>
                    </w:r>
                  </w:p>
                  <w:p w:rsidR="00652618" w:rsidRDefault="00652618" w:rsidP="005067E4">
                    <w:pPr>
                      <w:spacing w:after="0"/>
                      <w:ind w:left="5670" w:hanging="5670"/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 xml:space="preserve">                                                                                              КОМАРОВА Т.Н.</w:t>
                    </w:r>
                    <w:r w:rsidRPr="00B1097B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 xml:space="preserve"> </w:t>
                    </w:r>
                  </w:p>
                  <w:p w:rsidR="00652618" w:rsidRDefault="00652618" w:rsidP="005067E4">
                    <w:pPr>
                      <w:spacing w:after="0"/>
                      <w:ind w:left="5670" w:hanging="5670"/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 xml:space="preserve">                                                                                              КУБАШИНА И.А.</w:t>
                    </w:r>
                  </w:p>
                  <w:p w:rsidR="00652618" w:rsidRDefault="00652618" w:rsidP="005067E4">
                    <w:pPr>
                      <w:spacing w:after="0"/>
                      <w:ind w:left="5670" w:hanging="5670"/>
                    </w:pPr>
                    <w:r w:rsidRPr="00B1097B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 xml:space="preserve">                                        </w:t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 xml:space="preserve">                                                      </w:t>
                    </w:r>
                    <w:r w:rsidRPr="00B1097B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ШИЛЬНИКОВА Н.В</w:t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.</w:t>
                    </w:r>
                  </w:p>
                </w:txbxContent>
              </v:textbox>
            </v:rect>
            <v:rect id="Rectangle 12" o:spid="_x0000_s1036" style="position:absolute;left:9028;top:10710;width:2859;height:393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8Ji8EA&#10;AADbAAAADwAAAGRycy9kb3ducmV2LnhtbERPS4vCMBC+C/sfwgh7EU30sEg1igiCeBHrA70NzdgW&#10;m0lpspr995uFBW/z8T1nvoy2EU/qfO1Yw3ikQBAXztRcajgdN8MpCB+QDTaOScMPeVguPnpzzIx7&#10;8YGeeShFCmGfoYYqhDaT0hcVWfQj1xIn7u46iyHBrpSmw1cKt42cKPUlLdacGipsaV1R8ci/rYbr&#10;rt3H2/R6KAeXfHPeRrU/D5TWn/24moEIFMNb/O/emjR/DH+/pAPk4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5/CYvBAAAA2wAAAA8AAAAAAAAAAAAAAAAAmAIAAGRycy9kb3du&#10;cmV2LnhtbFBLBQYAAAAABAAEAPUAAACGAwAAAAA=&#10;" fillcolor="#78c0d4" stroked="f"/>
            <v:rect id="Rectangle 13" o:spid="_x0000_s1037" style="position:absolute;left:354;top:14677;width:11527;height:71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Lds8AA&#10;AADbAAAADwAAAGRycy9kb3ducmV2LnhtbERPS2rDMBDdF3IHMYHuGjlOW4wTxYSWgKGr2j3AYE1s&#10;E2tkLMWfnj4KFLqbx/vOIZtNJ0YaXGtZwXYTgSCurG65VvBTnl8SEM4ja+wsk4KFHGTH1dMBU20n&#10;/qax8LUIIexSVNB436dSuqohg25je+LAXexg0Ac41FIPOIVw08k4it6lwZZDQ4M9fTRUXYubUfD6&#10;VV6uSZlTLk0yFsvn7u2XWann9Xzag/A0+3/xnzvXYX4Mj1/CAfJ4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CLds8AAAADbAAAADwAAAAAAAAAAAAAAAACYAgAAZHJzL2Rvd25y&#10;ZXYueG1sUEsFBgAAAAAEAAQA9QAAAIUDAAAAAA==&#10;" fillcolor="#00b0f0" stroked="f">
              <v:textbox>
                <w:txbxContent>
                  <w:p w:rsidR="00652618" w:rsidRPr="00682801" w:rsidRDefault="00652618">
                    <w:pPr>
                      <w:pStyle w:val="NoSpacing"/>
                      <w:jc w:val="center"/>
                      <w:rPr>
                        <w:b/>
                        <w:smallCaps/>
                        <w:color w:val="FFFFFF"/>
                        <w:spacing w:val="60"/>
                        <w:sz w:val="28"/>
                        <w:szCs w:val="28"/>
                      </w:rPr>
                    </w:pPr>
                    <w:r w:rsidRPr="006F194A">
                      <w:rPr>
                        <w:rFonts w:ascii="Times New Roman" w:hAnsi="Times New Roman"/>
                        <w:b/>
                        <w:smallCaps/>
                        <w:spacing w:val="60"/>
                        <w:sz w:val="28"/>
                        <w:szCs w:val="28"/>
                      </w:rPr>
                      <w:t>КОСТРОМА</w:t>
                    </w:r>
                    <w:r w:rsidRPr="006F194A">
                      <w:rPr>
                        <w:rFonts w:ascii="Blue Ridge SF" w:hAnsi="Blue Ridge SF"/>
                        <w:b/>
                        <w:smallCaps/>
                        <w:spacing w:val="60"/>
                        <w:sz w:val="28"/>
                        <w:szCs w:val="28"/>
                      </w:rPr>
                      <w:t xml:space="preserve"> 201</w:t>
                    </w:r>
                    <w:r w:rsidRPr="00682801">
                      <w:rPr>
                        <w:b/>
                        <w:smallCaps/>
                        <w:spacing w:val="60"/>
                        <w:sz w:val="28"/>
                        <w:szCs w:val="28"/>
                      </w:rPr>
                      <w:t>9</w:t>
                    </w:r>
                  </w:p>
                </w:txbxContent>
              </v:textbox>
            </v:rect>
            <w10:wrap anchorx="page" anchory="page"/>
          </v:group>
        </w:pict>
      </w:r>
    </w:p>
    <w:p w:rsidR="00652618" w:rsidRPr="00E4786B" w:rsidRDefault="00652618" w:rsidP="0034012D">
      <w:pPr>
        <w:pStyle w:val="NoSpacing"/>
        <w:spacing w:line="360" w:lineRule="auto"/>
        <w:ind w:firstLine="284"/>
        <w:jc w:val="center"/>
        <w:rPr>
          <w:rFonts w:ascii="Times New Roman" w:hAnsi="Times New Roman"/>
          <w:b/>
          <w:kern w:val="36"/>
          <w:sz w:val="72"/>
          <w:szCs w:val="72"/>
          <w:lang w:eastAsia="ru-RU"/>
        </w:rPr>
      </w:pPr>
    </w:p>
    <w:p w:rsidR="00652618" w:rsidRPr="00E4786B" w:rsidRDefault="00652618" w:rsidP="0034012D">
      <w:pPr>
        <w:pStyle w:val="NoSpacing"/>
        <w:spacing w:line="360" w:lineRule="auto"/>
        <w:ind w:firstLine="284"/>
        <w:jc w:val="center"/>
        <w:rPr>
          <w:rFonts w:ascii="Times New Roman" w:hAnsi="Times New Roman"/>
          <w:b/>
          <w:kern w:val="36"/>
          <w:sz w:val="72"/>
          <w:szCs w:val="72"/>
          <w:lang w:eastAsia="ru-RU"/>
        </w:rPr>
      </w:pPr>
    </w:p>
    <w:p w:rsidR="00652618" w:rsidRPr="00E4786B" w:rsidRDefault="00652618" w:rsidP="0034012D">
      <w:pPr>
        <w:pStyle w:val="NoSpacing"/>
        <w:spacing w:line="360" w:lineRule="auto"/>
        <w:ind w:firstLine="284"/>
        <w:jc w:val="center"/>
        <w:rPr>
          <w:rFonts w:ascii="Times New Roman" w:hAnsi="Times New Roman"/>
          <w:b/>
          <w:kern w:val="36"/>
          <w:sz w:val="72"/>
          <w:szCs w:val="72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360" w:lineRule="auto"/>
        <w:ind w:firstLine="284"/>
        <w:rPr>
          <w:rFonts w:ascii="Times New Roman" w:hAnsi="Times New Roman"/>
          <w:b/>
          <w:sz w:val="28"/>
          <w:szCs w:val="28"/>
          <w:lang w:eastAsia="ru-RU"/>
        </w:rPr>
      </w:pPr>
      <w:r w:rsidRPr="00E4786B">
        <w:rPr>
          <w:rFonts w:ascii="Times New Roman" w:hAnsi="Times New Roman"/>
          <w:b/>
          <w:sz w:val="28"/>
          <w:szCs w:val="28"/>
          <w:lang w:eastAsia="ru-RU"/>
        </w:rPr>
        <w:tab/>
      </w: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360" w:lineRule="auto"/>
        <w:ind w:firstLine="284"/>
        <w:rPr>
          <w:rFonts w:ascii="Times New Roman" w:hAnsi="Times New Roman"/>
          <w:b/>
          <w:sz w:val="28"/>
          <w:szCs w:val="28"/>
          <w:lang w:eastAsia="ru-RU"/>
        </w:rPr>
      </w:pPr>
    </w:p>
    <w:p w:rsidR="00652618" w:rsidRPr="00E4786B" w:rsidRDefault="00652618" w:rsidP="0034012D">
      <w:pPr>
        <w:ind w:firstLine="284"/>
        <w:rPr>
          <w:rFonts w:ascii="Times New Roman" w:hAnsi="Times New Roman"/>
        </w:rPr>
      </w:pPr>
    </w:p>
    <w:p w:rsidR="00652618" w:rsidRPr="00E4786B" w:rsidRDefault="00652618" w:rsidP="0034012D">
      <w:pPr>
        <w:ind w:firstLine="284"/>
        <w:rPr>
          <w:rFonts w:ascii="Times New Roman" w:hAnsi="Times New Roman"/>
        </w:rPr>
      </w:pPr>
    </w:p>
    <w:p w:rsidR="00652618" w:rsidRPr="00E4786B" w:rsidRDefault="00652618" w:rsidP="0034012D">
      <w:pPr>
        <w:ind w:firstLine="284"/>
        <w:rPr>
          <w:rFonts w:ascii="Times New Roman" w:hAnsi="Times New Roman"/>
        </w:rPr>
      </w:pPr>
    </w:p>
    <w:p w:rsidR="00652618" w:rsidRPr="00E4786B" w:rsidRDefault="00652618" w:rsidP="0034012D">
      <w:pPr>
        <w:ind w:firstLine="284"/>
        <w:rPr>
          <w:rFonts w:ascii="Times New Roman" w:hAnsi="Times New Roman"/>
        </w:rPr>
      </w:pPr>
    </w:p>
    <w:p w:rsidR="00652618" w:rsidRPr="00E4786B" w:rsidRDefault="00652618" w:rsidP="0034012D">
      <w:pPr>
        <w:ind w:firstLine="284"/>
        <w:rPr>
          <w:rFonts w:ascii="Times New Roman" w:hAnsi="Times New Roman"/>
        </w:rPr>
      </w:pPr>
    </w:p>
    <w:p w:rsidR="00652618" w:rsidRPr="00E4786B" w:rsidRDefault="00652618" w:rsidP="0034012D">
      <w:pPr>
        <w:ind w:firstLine="284"/>
        <w:rPr>
          <w:rFonts w:ascii="Times New Roman" w:hAnsi="Times New Roman"/>
        </w:rPr>
      </w:pPr>
    </w:p>
    <w:p w:rsidR="00652618" w:rsidRPr="00E4786B" w:rsidRDefault="00652618" w:rsidP="0034012D">
      <w:pPr>
        <w:ind w:firstLine="284"/>
        <w:rPr>
          <w:rFonts w:ascii="Times New Roman" w:hAnsi="Times New Roman"/>
        </w:rPr>
      </w:pPr>
    </w:p>
    <w:p w:rsidR="00652618" w:rsidRPr="00E4786B" w:rsidRDefault="00652618" w:rsidP="0034012D">
      <w:pPr>
        <w:ind w:firstLine="284"/>
        <w:rPr>
          <w:rFonts w:ascii="Times New Roman" w:hAnsi="Times New Roman"/>
        </w:rPr>
      </w:pPr>
    </w:p>
    <w:p w:rsidR="00652618" w:rsidRPr="00E4786B" w:rsidRDefault="00652618" w:rsidP="0034012D">
      <w:pPr>
        <w:ind w:firstLine="284"/>
        <w:rPr>
          <w:rFonts w:ascii="Times New Roman" w:hAnsi="Times New Roman"/>
        </w:rPr>
      </w:pPr>
    </w:p>
    <w:p w:rsidR="00652618" w:rsidRPr="00E4786B" w:rsidRDefault="00652618" w:rsidP="0034012D">
      <w:pPr>
        <w:ind w:firstLine="284"/>
        <w:rPr>
          <w:rFonts w:ascii="Times New Roman" w:hAnsi="Times New Roman"/>
        </w:rPr>
      </w:pPr>
    </w:p>
    <w:p w:rsidR="00652618" w:rsidRPr="00E4786B" w:rsidRDefault="00652618" w:rsidP="0034012D">
      <w:pPr>
        <w:ind w:firstLine="284"/>
        <w:rPr>
          <w:rFonts w:ascii="Times New Roman" w:hAnsi="Times New Roman"/>
        </w:rPr>
      </w:pPr>
    </w:p>
    <w:p w:rsidR="00652618" w:rsidRPr="00E4786B" w:rsidRDefault="00652618" w:rsidP="0034012D">
      <w:pPr>
        <w:ind w:firstLine="284"/>
        <w:rPr>
          <w:rFonts w:ascii="Times New Roman" w:hAnsi="Times New Roman"/>
        </w:rPr>
      </w:pPr>
    </w:p>
    <w:p w:rsidR="00652618" w:rsidRPr="00E4786B" w:rsidRDefault="00652618" w:rsidP="0034012D">
      <w:pPr>
        <w:ind w:firstLine="284"/>
        <w:rPr>
          <w:rFonts w:ascii="Times New Roman" w:hAnsi="Times New Roman"/>
        </w:rPr>
      </w:pPr>
    </w:p>
    <w:p w:rsidR="00652618" w:rsidRPr="00E4786B" w:rsidRDefault="00652618" w:rsidP="0034012D">
      <w:pPr>
        <w:ind w:firstLine="284"/>
        <w:rPr>
          <w:rFonts w:ascii="Times New Roman" w:hAnsi="Times New Roman"/>
        </w:rPr>
      </w:pPr>
    </w:p>
    <w:p w:rsidR="00652618" w:rsidRPr="00E4786B" w:rsidRDefault="00652618" w:rsidP="0034012D">
      <w:pPr>
        <w:ind w:firstLine="284"/>
        <w:rPr>
          <w:rFonts w:ascii="Times New Roman" w:hAnsi="Times New Roman"/>
        </w:rPr>
      </w:pPr>
    </w:p>
    <w:p w:rsidR="00652618" w:rsidRPr="00E4786B" w:rsidRDefault="00652618" w:rsidP="0034012D">
      <w:pPr>
        <w:ind w:firstLine="284"/>
        <w:rPr>
          <w:rFonts w:ascii="Times New Roman" w:hAnsi="Times New Roman"/>
        </w:rPr>
      </w:pPr>
    </w:p>
    <w:p w:rsidR="00652618" w:rsidRPr="00E4786B" w:rsidRDefault="00652618" w:rsidP="00330BE4">
      <w:pPr>
        <w:pStyle w:val="NoSpacing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4786B">
        <w:rPr>
          <w:rFonts w:ascii="Times New Roman" w:hAnsi="Times New Roman"/>
          <w:b/>
          <w:sz w:val="24"/>
          <w:szCs w:val="24"/>
          <w:lang w:eastAsia="ru-RU"/>
        </w:rPr>
        <w:t>СОДЕРЖАНИЕ</w:t>
      </w:r>
    </w:p>
    <w:p w:rsidR="00652618" w:rsidRPr="00E4786B" w:rsidRDefault="00652618" w:rsidP="00745FC1">
      <w:pPr>
        <w:pStyle w:val="NoSpacing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745FC1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  <w:smartTag w:uri="urn:schemas-microsoft-com:office:smarttags" w:element="place">
        <w:r w:rsidRPr="00E4786B">
          <w:rPr>
            <w:rFonts w:ascii="Times New Roman" w:hAnsi="Times New Roman"/>
            <w:b/>
            <w:sz w:val="24"/>
            <w:szCs w:val="24"/>
            <w:lang w:val="en-US" w:eastAsia="ru-RU"/>
          </w:rPr>
          <w:t>I</w:t>
        </w:r>
        <w:r w:rsidRPr="00E4786B">
          <w:rPr>
            <w:rFonts w:ascii="Times New Roman" w:hAnsi="Times New Roman"/>
            <w:b/>
            <w:sz w:val="24"/>
            <w:szCs w:val="24"/>
            <w:lang w:eastAsia="ru-RU"/>
          </w:rPr>
          <w:t>.</w:t>
        </w:r>
      </w:smartTag>
      <w:r w:rsidRPr="00E4786B">
        <w:rPr>
          <w:rFonts w:ascii="Times New Roman" w:hAnsi="Times New Roman"/>
          <w:b/>
          <w:sz w:val="24"/>
          <w:szCs w:val="24"/>
          <w:lang w:eastAsia="ru-RU"/>
        </w:rPr>
        <w:t xml:space="preserve">   ПАСПОРТ МЕТОДИЧЕСКОЙ РАЗРАБОТКИ ОБРАЗОВАТЕЛЬНОГО КВЕСТА «СЕМЬ СЕКРЕТОВ ЗДОРОВЬЯ»</w:t>
      </w:r>
    </w:p>
    <w:p w:rsidR="00652618" w:rsidRPr="00E4786B" w:rsidRDefault="00652618" w:rsidP="00745FC1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745FC1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  <w:r w:rsidRPr="00E4786B">
        <w:rPr>
          <w:rFonts w:ascii="Times New Roman" w:hAnsi="Times New Roman"/>
          <w:b/>
          <w:sz w:val="24"/>
          <w:szCs w:val="24"/>
          <w:lang w:val="en-US" w:eastAsia="ru-RU"/>
        </w:rPr>
        <w:t>II</w:t>
      </w:r>
      <w:r w:rsidRPr="00E4786B">
        <w:rPr>
          <w:rFonts w:ascii="Times New Roman" w:hAnsi="Times New Roman"/>
          <w:b/>
          <w:sz w:val="24"/>
          <w:szCs w:val="24"/>
          <w:lang w:eastAsia="ru-RU"/>
        </w:rPr>
        <w:t xml:space="preserve">. ВВЕДЕНИЕ </w:t>
      </w:r>
    </w:p>
    <w:p w:rsidR="00652618" w:rsidRPr="00E4786B" w:rsidRDefault="00652618" w:rsidP="00745FC1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745FC1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  <w:r w:rsidRPr="00E4786B">
        <w:rPr>
          <w:rFonts w:ascii="Times New Roman" w:hAnsi="Times New Roman"/>
          <w:b/>
          <w:sz w:val="24"/>
          <w:szCs w:val="24"/>
          <w:lang w:val="en-US" w:eastAsia="ru-RU"/>
        </w:rPr>
        <w:t>III</w:t>
      </w:r>
      <w:r w:rsidRPr="00E4786B">
        <w:rPr>
          <w:rFonts w:ascii="Times New Roman" w:hAnsi="Times New Roman"/>
          <w:b/>
          <w:sz w:val="24"/>
          <w:szCs w:val="24"/>
          <w:lang w:eastAsia="ru-RU"/>
        </w:rPr>
        <w:t xml:space="preserve">. АКТУАЛЬНОСТЬ ПРОБЛЕМЫ ЗДОРОВЬЕСБЕРЕЖЕНИЯ </w:t>
      </w:r>
    </w:p>
    <w:p w:rsidR="00652618" w:rsidRPr="00E4786B" w:rsidRDefault="00652618" w:rsidP="00745FC1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745FC1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  <w:r w:rsidRPr="00E4786B">
        <w:rPr>
          <w:rFonts w:ascii="Times New Roman" w:hAnsi="Times New Roman"/>
          <w:b/>
          <w:sz w:val="24"/>
          <w:szCs w:val="24"/>
          <w:lang w:val="en-US" w:eastAsia="ru-RU"/>
        </w:rPr>
        <w:t>IV</w:t>
      </w:r>
      <w:r w:rsidRPr="00E4786B">
        <w:rPr>
          <w:rFonts w:ascii="Times New Roman" w:hAnsi="Times New Roman"/>
          <w:b/>
          <w:sz w:val="24"/>
          <w:szCs w:val="24"/>
          <w:lang w:eastAsia="ru-RU"/>
        </w:rPr>
        <w:t>. ЦЕЛЬ И ЗАДАЧИ МЕТОДИЧЕСКОЙ РАЗРАБОТКИ ОБРАЗОВАТЕЛЬНОГО КВЕСТА «СЕМЬ СЕКРЕТОВ ЗДОРОВЬЯ»</w:t>
      </w:r>
    </w:p>
    <w:p w:rsidR="00652618" w:rsidRPr="00E4786B" w:rsidRDefault="00652618" w:rsidP="00745FC1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745FC1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745FC1">
      <w:pPr>
        <w:pStyle w:val="NoSpacing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4786B">
        <w:rPr>
          <w:rFonts w:ascii="Times New Roman" w:hAnsi="Times New Roman"/>
          <w:b/>
          <w:sz w:val="24"/>
          <w:szCs w:val="24"/>
          <w:lang w:val="en-US" w:eastAsia="ru-RU"/>
        </w:rPr>
        <w:t>V</w:t>
      </w:r>
      <w:r w:rsidRPr="00E4786B">
        <w:rPr>
          <w:rFonts w:ascii="Times New Roman" w:hAnsi="Times New Roman"/>
          <w:b/>
          <w:sz w:val="24"/>
          <w:szCs w:val="24"/>
          <w:lang w:eastAsia="ru-RU"/>
        </w:rPr>
        <w:t>.  ПЛАНИРУЕМЫЕ РЕЗУЛЬТАТЫ</w:t>
      </w:r>
    </w:p>
    <w:p w:rsidR="00652618" w:rsidRPr="00E4786B" w:rsidRDefault="00652618" w:rsidP="00745FC1">
      <w:pPr>
        <w:pStyle w:val="NoSpacing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745FC1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  <w:r w:rsidRPr="00E4786B">
        <w:rPr>
          <w:rFonts w:ascii="Times New Roman" w:hAnsi="Times New Roman"/>
          <w:b/>
          <w:sz w:val="24"/>
          <w:szCs w:val="24"/>
          <w:lang w:val="en-US" w:eastAsia="ru-RU"/>
        </w:rPr>
        <w:t>VI</w:t>
      </w:r>
      <w:r w:rsidRPr="00E4786B">
        <w:rPr>
          <w:rFonts w:ascii="Times New Roman" w:hAnsi="Times New Roman"/>
          <w:b/>
          <w:sz w:val="24"/>
          <w:szCs w:val="24"/>
          <w:lang w:eastAsia="ru-RU"/>
        </w:rPr>
        <w:t>. МЕХАНИЗМЫ РЕАЛИЗАЦИИ МЕТОДИЧЕСКОЙ РАЗРАБОТКИ ОБРАЗОВАТЕЛЬНОГО КВЕСТА «СЕМЬ СЕКРЕТОВ ЗДОРОВЬЯ»</w:t>
      </w:r>
    </w:p>
    <w:p w:rsidR="00652618" w:rsidRPr="00E4786B" w:rsidRDefault="00652618" w:rsidP="00745FC1">
      <w:pPr>
        <w:pStyle w:val="NoSpacing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745FC1">
      <w:pPr>
        <w:pStyle w:val="NoSpacing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4786B">
        <w:rPr>
          <w:rFonts w:ascii="Times New Roman" w:hAnsi="Times New Roman"/>
          <w:b/>
          <w:sz w:val="24"/>
          <w:szCs w:val="24"/>
          <w:lang w:val="en-US" w:eastAsia="ru-RU"/>
        </w:rPr>
        <w:t>VII</w:t>
      </w:r>
      <w:r w:rsidRPr="00E4786B">
        <w:rPr>
          <w:rFonts w:ascii="Times New Roman" w:hAnsi="Times New Roman"/>
          <w:b/>
          <w:sz w:val="24"/>
          <w:szCs w:val="24"/>
          <w:lang w:eastAsia="ru-RU"/>
        </w:rPr>
        <w:t>.  ЗАКЛЮЧЕНИЕ</w:t>
      </w:r>
    </w:p>
    <w:p w:rsidR="00652618" w:rsidRPr="00E4786B" w:rsidRDefault="00652618" w:rsidP="00745FC1">
      <w:pPr>
        <w:pStyle w:val="NoSpacing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745FC1">
      <w:pPr>
        <w:pStyle w:val="NoSpacing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4786B">
        <w:rPr>
          <w:rFonts w:ascii="Times New Roman" w:hAnsi="Times New Roman"/>
          <w:b/>
          <w:sz w:val="24"/>
          <w:szCs w:val="24"/>
          <w:lang w:val="en-US" w:eastAsia="ru-RU"/>
        </w:rPr>
        <w:t>VIII</w:t>
      </w:r>
      <w:r w:rsidRPr="00E4786B">
        <w:rPr>
          <w:rFonts w:ascii="Times New Roman" w:hAnsi="Times New Roman"/>
          <w:b/>
          <w:sz w:val="24"/>
          <w:szCs w:val="24"/>
          <w:lang w:eastAsia="ru-RU"/>
        </w:rPr>
        <w:t>.  ИНФОРМАЦИОННЫЕ ИСТОЧНИКИ</w:t>
      </w:r>
    </w:p>
    <w:p w:rsidR="00652618" w:rsidRPr="00E4786B" w:rsidRDefault="00652618" w:rsidP="00745FC1">
      <w:pPr>
        <w:pStyle w:val="NoSpacing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745FC1">
      <w:pPr>
        <w:pStyle w:val="NoSpacing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4786B">
        <w:rPr>
          <w:rFonts w:ascii="Times New Roman" w:hAnsi="Times New Roman"/>
          <w:b/>
          <w:sz w:val="24"/>
          <w:szCs w:val="24"/>
          <w:lang w:val="en-US" w:eastAsia="ru-RU"/>
        </w:rPr>
        <w:t>IX</w:t>
      </w:r>
      <w:r w:rsidRPr="00E4786B">
        <w:rPr>
          <w:rFonts w:ascii="Times New Roman" w:hAnsi="Times New Roman"/>
          <w:b/>
          <w:sz w:val="24"/>
          <w:szCs w:val="24"/>
          <w:lang w:eastAsia="ru-RU"/>
        </w:rPr>
        <w:t>.  ПРИЛОЖЕНИЕ</w:t>
      </w:r>
    </w:p>
    <w:p w:rsidR="00652618" w:rsidRPr="00E4786B" w:rsidRDefault="00652618" w:rsidP="00745FC1">
      <w:pPr>
        <w:pStyle w:val="NoSpacing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745FC1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sz w:val="24"/>
          <w:szCs w:val="24"/>
          <w:lang w:eastAsia="ru-RU"/>
        </w:rPr>
        <w:t xml:space="preserve">     1.   Методическая разработка образовательного квеста «СЕМЬ СЕКРЕТОВ ЗДОРОВЬЯ».</w:t>
      </w:r>
    </w:p>
    <w:p w:rsidR="00652618" w:rsidRPr="00E4786B" w:rsidRDefault="00652618" w:rsidP="00745FC1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745FC1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sz w:val="24"/>
          <w:szCs w:val="24"/>
          <w:lang w:eastAsia="ru-RU"/>
        </w:rPr>
        <w:t xml:space="preserve">     2.   Фотоматериалы на тему «Образовательный квест «СЕМЬ СЕКРЕТОВ ЗДОРОВЬЯ».</w:t>
      </w:r>
    </w:p>
    <w:p w:rsidR="00652618" w:rsidRPr="00E4786B" w:rsidRDefault="00652618" w:rsidP="00745FC1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745FC1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sz w:val="24"/>
          <w:szCs w:val="24"/>
          <w:lang w:eastAsia="ru-RU"/>
        </w:rPr>
        <w:t xml:space="preserve">     3.        Рецензия на образовательный квест «СЕМЬ СЕКРЕТОВ ЗДОРОВЬЯ».</w:t>
      </w:r>
    </w:p>
    <w:p w:rsidR="00652618" w:rsidRPr="00E4786B" w:rsidRDefault="00652618" w:rsidP="00745FC1">
      <w:pPr>
        <w:pStyle w:val="NoSpacing"/>
        <w:ind w:firstLine="284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:rsidR="00652618" w:rsidRPr="00E4786B" w:rsidRDefault="00652618" w:rsidP="00745FC1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sz w:val="24"/>
          <w:szCs w:val="24"/>
        </w:rPr>
        <w:t xml:space="preserve">     4. Образец маршрутного листа </w:t>
      </w:r>
      <w:r w:rsidRPr="00E4786B">
        <w:rPr>
          <w:rFonts w:ascii="Times New Roman" w:hAnsi="Times New Roman"/>
          <w:sz w:val="24"/>
          <w:szCs w:val="24"/>
          <w:lang w:eastAsia="ru-RU"/>
        </w:rPr>
        <w:t>образовательного квеста «СЕМЬ СЕКРЕТОВ ЗДОРОВЬЯ».</w:t>
      </w:r>
    </w:p>
    <w:p w:rsidR="00652618" w:rsidRPr="00E4786B" w:rsidRDefault="00652618" w:rsidP="00745FC1">
      <w:pPr>
        <w:pStyle w:val="NoSpacing"/>
        <w:ind w:firstLine="284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:rsidR="00652618" w:rsidRPr="00E4786B" w:rsidRDefault="00652618" w:rsidP="00745FC1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color w:val="FF0000"/>
          <w:sz w:val="24"/>
          <w:szCs w:val="24"/>
          <w:lang w:eastAsia="ru-RU"/>
        </w:rPr>
      </w:pPr>
      <w:r w:rsidRPr="00E4786B">
        <w:rPr>
          <w:rFonts w:ascii="Times New Roman" w:hAnsi="Times New Roman"/>
          <w:b/>
          <w:color w:val="FF0000"/>
          <w:sz w:val="24"/>
          <w:szCs w:val="24"/>
          <w:lang w:eastAsia="ru-RU"/>
        </w:rPr>
        <w:tab/>
      </w: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color w:val="FF0000"/>
          <w:sz w:val="24"/>
          <w:szCs w:val="24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4786B">
        <w:rPr>
          <w:rFonts w:ascii="Times New Roman" w:hAnsi="Times New Roman"/>
          <w:b/>
          <w:sz w:val="24"/>
          <w:szCs w:val="24"/>
          <w:lang w:eastAsia="ru-RU"/>
        </w:rPr>
        <w:t>ПАСПОРТ МЕТОДИЧЕСКОЙ РАЗРАБОТКИ</w:t>
      </w:r>
    </w:p>
    <w:tbl>
      <w:tblPr>
        <w:tblpPr w:leftFromText="180" w:rightFromText="180" w:vertAnchor="page" w:horzAnchor="margin" w:tblpX="-246" w:tblpY="196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92"/>
        <w:gridCol w:w="5572"/>
      </w:tblGrid>
      <w:tr w:rsidR="00652618" w:rsidRPr="00E4786B" w:rsidTr="00BA655A">
        <w:trPr>
          <w:trHeight w:val="299"/>
        </w:trPr>
        <w:tc>
          <w:tcPr>
            <w:tcW w:w="3892" w:type="dxa"/>
            <w:vAlign w:val="center"/>
          </w:tcPr>
          <w:p w:rsidR="00652618" w:rsidRPr="00E4786B" w:rsidRDefault="00652618" w:rsidP="0034012D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4786B">
              <w:rPr>
                <w:rFonts w:ascii="Times New Roman" w:hAnsi="Times New Roman"/>
                <w:b/>
                <w:sz w:val="24"/>
                <w:szCs w:val="24"/>
              </w:rPr>
              <w:t>Название</w:t>
            </w:r>
            <w:r w:rsidRPr="00E4786B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5572" w:type="dxa"/>
            <w:vAlign w:val="center"/>
          </w:tcPr>
          <w:p w:rsidR="00652618" w:rsidRPr="00E4786B" w:rsidRDefault="00652618" w:rsidP="0034012D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86B">
              <w:rPr>
                <w:rFonts w:ascii="Times New Roman" w:hAnsi="Times New Roman"/>
                <w:sz w:val="24"/>
                <w:szCs w:val="24"/>
              </w:rPr>
              <w:t>«</w:t>
            </w:r>
            <w:r w:rsidRPr="00E478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СЕМЬ СЕКРЕТОВ ЗДОРОВЬЯ</w:t>
            </w:r>
            <w:r w:rsidRPr="00E4786B">
              <w:rPr>
                <w:rFonts w:ascii="Times New Roman" w:hAnsi="Times New Roman"/>
                <w:sz w:val="24"/>
                <w:szCs w:val="24"/>
              </w:rPr>
              <w:t xml:space="preserve"> »</w:t>
            </w:r>
          </w:p>
        </w:tc>
      </w:tr>
      <w:tr w:rsidR="00652618" w:rsidRPr="00E4786B" w:rsidTr="00BA655A">
        <w:trPr>
          <w:trHeight w:val="149"/>
        </w:trPr>
        <w:tc>
          <w:tcPr>
            <w:tcW w:w="3892" w:type="dxa"/>
            <w:vAlign w:val="center"/>
          </w:tcPr>
          <w:p w:rsidR="00652618" w:rsidRPr="00E4786B" w:rsidRDefault="00652618" w:rsidP="0034012D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4786B">
              <w:rPr>
                <w:rFonts w:ascii="Times New Roman" w:hAnsi="Times New Roman"/>
                <w:b/>
                <w:sz w:val="24"/>
                <w:szCs w:val="24"/>
              </w:rPr>
              <w:t>Авторы</w:t>
            </w:r>
          </w:p>
        </w:tc>
        <w:tc>
          <w:tcPr>
            <w:tcW w:w="5572" w:type="dxa"/>
            <w:vAlign w:val="center"/>
          </w:tcPr>
          <w:p w:rsidR="00652618" w:rsidRPr="00E4786B" w:rsidRDefault="00652618" w:rsidP="0034012D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86B">
              <w:rPr>
                <w:rFonts w:ascii="Times New Roman" w:hAnsi="Times New Roman"/>
                <w:sz w:val="24"/>
                <w:szCs w:val="24"/>
              </w:rPr>
              <w:t>Гиринская Е.В., Комарова Т.Н., Кубашина И.Н., Шильникова Н.В.</w:t>
            </w:r>
          </w:p>
        </w:tc>
      </w:tr>
      <w:tr w:rsidR="00652618" w:rsidRPr="00E4786B" w:rsidTr="00BA655A">
        <w:trPr>
          <w:trHeight w:val="299"/>
        </w:trPr>
        <w:tc>
          <w:tcPr>
            <w:tcW w:w="3892" w:type="dxa"/>
            <w:vAlign w:val="center"/>
          </w:tcPr>
          <w:p w:rsidR="00652618" w:rsidRPr="00E4786B" w:rsidRDefault="00652618" w:rsidP="0034012D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4786B">
              <w:rPr>
                <w:rFonts w:ascii="Times New Roman" w:hAnsi="Times New Roman"/>
                <w:b/>
                <w:sz w:val="24"/>
                <w:szCs w:val="24"/>
              </w:rPr>
              <w:t>Проблема</w:t>
            </w:r>
          </w:p>
        </w:tc>
        <w:tc>
          <w:tcPr>
            <w:tcW w:w="5572" w:type="dxa"/>
            <w:vAlign w:val="center"/>
          </w:tcPr>
          <w:p w:rsidR="00652618" w:rsidRPr="00E4786B" w:rsidRDefault="00652618" w:rsidP="0034012D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86B">
              <w:rPr>
                <w:rFonts w:ascii="Times New Roman" w:hAnsi="Times New Roman"/>
                <w:sz w:val="24"/>
                <w:szCs w:val="24"/>
              </w:rPr>
              <w:t>Учащиеся начальной  школы недостаточно хорошо знают правила сохранения здоровья.</w:t>
            </w:r>
            <w:r w:rsidRPr="00E4786B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652618" w:rsidRPr="00E4786B" w:rsidTr="00BA655A">
        <w:trPr>
          <w:trHeight w:val="1207"/>
        </w:trPr>
        <w:tc>
          <w:tcPr>
            <w:tcW w:w="3892" w:type="dxa"/>
            <w:vAlign w:val="center"/>
          </w:tcPr>
          <w:p w:rsidR="00652618" w:rsidRPr="00E4786B" w:rsidRDefault="00652618" w:rsidP="0034012D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4786B">
              <w:rPr>
                <w:rFonts w:ascii="Times New Roman" w:hAnsi="Times New Roman"/>
                <w:b/>
                <w:sz w:val="24"/>
                <w:szCs w:val="24"/>
              </w:rPr>
              <w:t xml:space="preserve">Чему научатся ученики </w:t>
            </w:r>
          </w:p>
        </w:tc>
        <w:tc>
          <w:tcPr>
            <w:tcW w:w="5572" w:type="dxa"/>
            <w:vAlign w:val="center"/>
          </w:tcPr>
          <w:p w:rsidR="00652618" w:rsidRPr="00E4786B" w:rsidRDefault="00652618" w:rsidP="0034012D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86B">
              <w:rPr>
                <w:rFonts w:ascii="Times New Roman" w:hAnsi="Times New Roman"/>
                <w:sz w:val="24"/>
                <w:szCs w:val="24"/>
              </w:rPr>
              <w:t>В рамках к</w:t>
            </w:r>
            <w:r>
              <w:rPr>
                <w:rFonts w:ascii="Times New Roman" w:hAnsi="Times New Roman"/>
                <w:sz w:val="24"/>
                <w:szCs w:val="24"/>
              </w:rPr>
              <w:t>веста</w:t>
            </w:r>
            <w:r w:rsidRPr="00E4786B">
              <w:rPr>
                <w:rFonts w:ascii="Times New Roman" w:hAnsi="Times New Roman"/>
                <w:sz w:val="24"/>
                <w:szCs w:val="24"/>
              </w:rPr>
              <w:t xml:space="preserve"> предполагается, что учащиеся:</w:t>
            </w:r>
          </w:p>
          <w:p w:rsidR="00652618" w:rsidRPr="00E4786B" w:rsidRDefault="00652618" w:rsidP="0034012D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86B">
              <w:rPr>
                <w:rFonts w:ascii="Times New Roman" w:hAnsi="Times New Roman"/>
                <w:sz w:val="24"/>
                <w:szCs w:val="24"/>
              </w:rPr>
              <w:t>- узнают о правилах здорового образа жизни;</w:t>
            </w:r>
          </w:p>
          <w:p w:rsidR="00652618" w:rsidRPr="00E4786B" w:rsidRDefault="00652618" w:rsidP="0034012D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86B">
              <w:rPr>
                <w:rFonts w:ascii="Times New Roman" w:hAnsi="Times New Roman"/>
                <w:sz w:val="24"/>
                <w:szCs w:val="24"/>
              </w:rPr>
              <w:t>- овладеют приемами самостоятельных действий в нестандартных ситуациях;</w:t>
            </w:r>
          </w:p>
          <w:p w:rsidR="00652618" w:rsidRPr="00E4786B" w:rsidRDefault="00652618" w:rsidP="0034012D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86B">
              <w:rPr>
                <w:rFonts w:ascii="Times New Roman" w:hAnsi="Times New Roman"/>
                <w:sz w:val="24"/>
                <w:szCs w:val="24"/>
              </w:rPr>
              <w:t>- приобретут умения оказания первой медицинской помощи;</w:t>
            </w:r>
          </w:p>
          <w:p w:rsidR="00652618" w:rsidRPr="00E4786B" w:rsidRDefault="00652618" w:rsidP="0034012D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86B">
              <w:rPr>
                <w:rFonts w:ascii="Times New Roman" w:hAnsi="Times New Roman"/>
                <w:sz w:val="24"/>
                <w:szCs w:val="24"/>
              </w:rPr>
              <w:t>- овладеют основными методами, способами и средствами сохранения здоровья.</w:t>
            </w:r>
          </w:p>
        </w:tc>
      </w:tr>
      <w:tr w:rsidR="00652618" w:rsidRPr="00E4786B" w:rsidTr="00BA655A">
        <w:trPr>
          <w:trHeight w:val="149"/>
        </w:trPr>
        <w:tc>
          <w:tcPr>
            <w:tcW w:w="3892" w:type="dxa"/>
            <w:vAlign w:val="center"/>
          </w:tcPr>
          <w:p w:rsidR="00652618" w:rsidRPr="00E4786B" w:rsidRDefault="00652618" w:rsidP="0034012D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4786B">
              <w:rPr>
                <w:rFonts w:ascii="Times New Roman" w:hAnsi="Times New Roman"/>
                <w:b/>
                <w:sz w:val="24"/>
                <w:szCs w:val="24"/>
              </w:rPr>
              <w:t>Информационные технологии</w:t>
            </w:r>
          </w:p>
        </w:tc>
        <w:tc>
          <w:tcPr>
            <w:tcW w:w="5572" w:type="dxa"/>
            <w:vAlign w:val="center"/>
          </w:tcPr>
          <w:p w:rsidR="00652618" w:rsidRPr="00E4786B" w:rsidRDefault="00652618" w:rsidP="0034012D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86B">
              <w:rPr>
                <w:rFonts w:ascii="Times New Roman" w:hAnsi="Times New Roman"/>
                <w:sz w:val="24"/>
                <w:szCs w:val="24"/>
              </w:rPr>
              <w:t xml:space="preserve">Средства MS Office; мобильная связь; ресурсы </w:t>
            </w:r>
            <w:r w:rsidRPr="00E4786B">
              <w:rPr>
                <w:rFonts w:ascii="Times New Roman" w:hAnsi="Times New Roman"/>
                <w:sz w:val="24"/>
                <w:szCs w:val="24"/>
                <w:lang w:val="en-US"/>
              </w:rPr>
              <w:t>Internet</w:t>
            </w:r>
            <w:r w:rsidRPr="00E4786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52618" w:rsidRPr="00E4786B" w:rsidTr="00BA655A">
        <w:trPr>
          <w:trHeight w:val="149"/>
        </w:trPr>
        <w:tc>
          <w:tcPr>
            <w:tcW w:w="3892" w:type="dxa"/>
            <w:vAlign w:val="center"/>
          </w:tcPr>
          <w:p w:rsidR="00652618" w:rsidRPr="00E4786B" w:rsidRDefault="00652618" w:rsidP="0034012D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4786B">
              <w:rPr>
                <w:rFonts w:ascii="Times New Roman" w:hAnsi="Times New Roman"/>
                <w:b/>
                <w:sz w:val="24"/>
                <w:szCs w:val="24"/>
              </w:rPr>
              <w:t>Предметные области</w:t>
            </w:r>
            <w:r w:rsidRPr="00E4786B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5572" w:type="dxa"/>
            <w:vAlign w:val="center"/>
          </w:tcPr>
          <w:p w:rsidR="00652618" w:rsidRPr="00E4786B" w:rsidRDefault="00652618" w:rsidP="0034012D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86B">
              <w:rPr>
                <w:rFonts w:ascii="Times New Roman" w:hAnsi="Times New Roman"/>
                <w:sz w:val="24"/>
                <w:szCs w:val="24"/>
              </w:rPr>
              <w:t>окружающий мир, физическая культура</w:t>
            </w:r>
          </w:p>
        </w:tc>
      </w:tr>
      <w:tr w:rsidR="00652618" w:rsidRPr="00E4786B" w:rsidTr="00BA655A">
        <w:trPr>
          <w:trHeight w:val="448"/>
        </w:trPr>
        <w:tc>
          <w:tcPr>
            <w:tcW w:w="3892" w:type="dxa"/>
            <w:vAlign w:val="center"/>
          </w:tcPr>
          <w:p w:rsidR="00652618" w:rsidRPr="00E4786B" w:rsidRDefault="00652618" w:rsidP="0034012D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4786B">
              <w:rPr>
                <w:rFonts w:ascii="Times New Roman" w:hAnsi="Times New Roman"/>
                <w:b/>
                <w:sz w:val="24"/>
                <w:szCs w:val="24"/>
              </w:rPr>
              <w:t xml:space="preserve">Места (объекты) реализации </w:t>
            </w:r>
          </w:p>
        </w:tc>
        <w:tc>
          <w:tcPr>
            <w:tcW w:w="5572" w:type="dxa"/>
            <w:vAlign w:val="center"/>
          </w:tcPr>
          <w:p w:rsidR="00652618" w:rsidRPr="00E4786B" w:rsidRDefault="00652618" w:rsidP="0034012D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86B">
              <w:rPr>
                <w:rFonts w:ascii="Times New Roman" w:hAnsi="Times New Roman"/>
                <w:sz w:val="24"/>
                <w:szCs w:val="24"/>
              </w:rPr>
              <w:t>Школа, медицинский пункт, сельская библиотека, дом культуры.</w:t>
            </w:r>
          </w:p>
        </w:tc>
      </w:tr>
      <w:tr w:rsidR="00652618" w:rsidRPr="00E4786B" w:rsidTr="00BA655A">
        <w:trPr>
          <w:trHeight w:val="1772"/>
        </w:trPr>
        <w:tc>
          <w:tcPr>
            <w:tcW w:w="3892" w:type="dxa"/>
            <w:vAlign w:val="center"/>
          </w:tcPr>
          <w:p w:rsidR="00652618" w:rsidRPr="00E4786B" w:rsidRDefault="00652618" w:rsidP="0034012D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4786B">
              <w:rPr>
                <w:rFonts w:ascii="Times New Roman" w:hAnsi="Times New Roman"/>
                <w:b/>
                <w:sz w:val="24"/>
                <w:szCs w:val="24"/>
              </w:rPr>
              <w:t xml:space="preserve">Описание </w:t>
            </w:r>
          </w:p>
        </w:tc>
        <w:tc>
          <w:tcPr>
            <w:tcW w:w="5572" w:type="dxa"/>
            <w:vAlign w:val="center"/>
          </w:tcPr>
          <w:p w:rsidR="00652618" w:rsidRPr="00E4786B" w:rsidRDefault="00652618" w:rsidP="0034012D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86B">
              <w:rPr>
                <w:rFonts w:ascii="Times New Roman" w:hAnsi="Times New Roman"/>
                <w:sz w:val="24"/>
                <w:szCs w:val="24"/>
              </w:rPr>
              <w:t>На подготовительном этапе дети делятся на команды по 6 – 10 человек, проходит вводная беседа, осуществляется самоопределение к деятельности, проводится вводная игра «Умею – не умею», определяется цель игры – квеста, командам выдаются маршрутные листы.</w:t>
            </w:r>
          </w:p>
          <w:p w:rsidR="00652618" w:rsidRPr="00E4786B" w:rsidRDefault="00652618" w:rsidP="0034012D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86B">
              <w:rPr>
                <w:rFonts w:ascii="Times New Roman" w:hAnsi="Times New Roman"/>
                <w:sz w:val="24"/>
                <w:szCs w:val="24"/>
              </w:rPr>
              <w:t xml:space="preserve">Далее дети  осуществляют движение по станциям и открывают секреты здоровья. </w:t>
            </w:r>
          </w:p>
          <w:p w:rsidR="00652618" w:rsidRPr="00E4786B" w:rsidRDefault="00652618" w:rsidP="0034012D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4786B">
              <w:rPr>
                <w:rFonts w:ascii="Times New Roman" w:hAnsi="Times New Roman"/>
                <w:sz w:val="24"/>
                <w:szCs w:val="24"/>
              </w:rPr>
              <w:t>На каждой станции школьники при выполнении заданий приобретают новые знания о правилах здорового образа жизни, условиях сохранения своего здоровья.</w:t>
            </w:r>
          </w:p>
          <w:p w:rsidR="00652618" w:rsidRPr="00E4786B" w:rsidRDefault="00652618" w:rsidP="0034012D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86B">
              <w:rPr>
                <w:rFonts w:ascii="Times New Roman" w:hAnsi="Times New Roman"/>
                <w:sz w:val="24"/>
                <w:szCs w:val="24"/>
              </w:rPr>
              <w:t>Выполнив задание, участники игры получают ключ с открытым секретом, нанизывают его на связку ключей  и продолжают движение.</w:t>
            </w:r>
          </w:p>
          <w:p w:rsidR="00652618" w:rsidRPr="00E4786B" w:rsidRDefault="00652618" w:rsidP="0034012D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86B">
              <w:rPr>
                <w:rFonts w:ascii="Times New Roman" w:hAnsi="Times New Roman"/>
                <w:sz w:val="24"/>
                <w:szCs w:val="24"/>
              </w:rPr>
              <w:t>Весь маршрут состоит из семи станций.</w:t>
            </w:r>
          </w:p>
          <w:p w:rsidR="00652618" w:rsidRPr="00E4786B" w:rsidRDefault="00652618" w:rsidP="0034012D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86B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E4786B">
              <w:rPr>
                <w:rFonts w:ascii="Times New Roman" w:hAnsi="Times New Roman"/>
                <w:sz w:val="24"/>
                <w:szCs w:val="24"/>
              </w:rPr>
              <w:t>Открыв все секреты здоровья, участники игры составляют памятку для Незнайки «Семь секретов здоровья».</w:t>
            </w:r>
          </w:p>
        </w:tc>
      </w:tr>
      <w:tr w:rsidR="00652618" w:rsidRPr="00E4786B" w:rsidTr="00BA655A">
        <w:trPr>
          <w:trHeight w:val="463"/>
        </w:trPr>
        <w:tc>
          <w:tcPr>
            <w:tcW w:w="3892" w:type="dxa"/>
            <w:vAlign w:val="center"/>
          </w:tcPr>
          <w:p w:rsidR="00652618" w:rsidRPr="00E4786B" w:rsidRDefault="00652618" w:rsidP="0034012D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4786B">
              <w:rPr>
                <w:rFonts w:ascii="Times New Roman" w:hAnsi="Times New Roman"/>
                <w:b/>
                <w:sz w:val="24"/>
                <w:szCs w:val="24"/>
              </w:rPr>
              <w:t>Легенда.</w:t>
            </w:r>
          </w:p>
          <w:p w:rsidR="00652618" w:rsidRPr="00E4786B" w:rsidRDefault="00652618" w:rsidP="0034012D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4786B">
              <w:rPr>
                <w:rFonts w:ascii="Times New Roman" w:hAnsi="Times New Roman"/>
                <w:b/>
                <w:sz w:val="24"/>
                <w:szCs w:val="24"/>
              </w:rPr>
              <w:t>Основополагающий вопрос</w:t>
            </w:r>
          </w:p>
        </w:tc>
        <w:tc>
          <w:tcPr>
            <w:tcW w:w="5572" w:type="dxa"/>
            <w:vAlign w:val="center"/>
          </w:tcPr>
          <w:p w:rsidR="00652618" w:rsidRPr="00E4786B" w:rsidRDefault="00652618" w:rsidP="0034012D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86B">
              <w:rPr>
                <w:rFonts w:ascii="Times New Roman" w:hAnsi="Times New Roman"/>
                <w:sz w:val="24"/>
                <w:szCs w:val="24"/>
              </w:rPr>
              <w:t>«Чтобы сохранить здоровье до глубокой старости, надо соблюдать правила здорового образа жизни с раннего возраста».</w:t>
            </w:r>
          </w:p>
        </w:tc>
      </w:tr>
      <w:tr w:rsidR="00652618" w:rsidRPr="00E4786B" w:rsidTr="00BA655A">
        <w:trPr>
          <w:trHeight w:val="904"/>
        </w:trPr>
        <w:tc>
          <w:tcPr>
            <w:tcW w:w="3892" w:type="dxa"/>
            <w:vAlign w:val="center"/>
          </w:tcPr>
          <w:p w:rsidR="00652618" w:rsidRPr="00E4786B" w:rsidRDefault="00652618" w:rsidP="0034012D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4786B">
              <w:rPr>
                <w:rFonts w:ascii="Times New Roman" w:hAnsi="Times New Roman"/>
                <w:b/>
                <w:sz w:val="24"/>
                <w:szCs w:val="24"/>
              </w:rPr>
              <w:t>Материалы (инструктивные карточки, рабочие листы и т.п.)</w:t>
            </w:r>
          </w:p>
        </w:tc>
        <w:tc>
          <w:tcPr>
            <w:tcW w:w="5572" w:type="dxa"/>
            <w:vAlign w:val="center"/>
          </w:tcPr>
          <w:p w:rsidR="00652618" w:rsidRPr="00E4786B" w:rsidRDefault="00652618" w:rsidP="0034012D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86B">
              <w:rPr>
                <w:rFonts w:ascii="Times New Roman" w:hAnsi="Times New Roman"/>
                <w:sz w:val="24"/>
                <w:szCs w:val="24"/>
              </w:rPr>
              <w:t>Конверты с заданиями, маршрутные листы, памятки, ключи с секретами здоровья, образцы вредных и здоровых продуктов, материалы для оказания первой медицинской помощи, мячи, скакалки и др.</w:t>
            </w:r>
          </w:p>
        </w:tc>
      </w:tr>
      <w:tr w:rsidR="00652618" w:rsidRPr="00E4786B" w:rsidTr="00BA655A">
        <w:trPr>
          <w:trHeight w:val="804"/>
        </w:trPr>
        <w:tc>
          <w:tcPr>
            <w:tcW w:w="3892" w:type="dxa"/>
            <w:vAlign w:val="center"/>
          </w:tcPr>
          <w:p w:rsidR="00652618" w:rsidRPr="00E4786B" w:rsidRDefault="00652618" w:rsidP="0034012D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4786B">
              <w:rPr>
                <w:rFonts w:ascii="Times New Roman" w:hAnsi="Times New Roman"/>
                <w:b/>
                <w:sz w:val="24"/>
                <w:szCs w:val="24"/>
              </w:rPr>
              <w:t>Продукты</w:t>
            </w:r>
          </w:p>
        </w:tc>
        <w:tc>
          <w:tcPr>
            <w:tcW w:w="5572" w:type="dxa"/>
            <w:vAlign w:val="center"/>
          </w:tcPr>
          <w:p w:rsidR="00652618" w:rsidRPr="00E4786B" w:rsidRDefault="00652618" w:rsidP="0034012D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86B">
              <w:rPr>
                <w:rFonts w:ascii="Times New Roman" w:hAnsi="Times New Roman"/>
                <w:sz w:val="24"/>
                <w:szCs w:val="24"/>
              </w:rPr>
              <w:t>У каждой команды связка ключей с секретами  здоровья, у каждого ребенка памятка « Семь секретов здоровья»</w:t>
            </w:r>
          </w:p>
          <w:p w:rsidR="00652618" w:rsidRPr="00E4786B" w:rsidRDefault="00652618" w:rsidP="0034012D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86B">
              <w:rPr>
                <w:rFonts w:ascii="Times New Roman" w:hAnsi="Times New Roman"/>
                <w:sz w:val="24"/>
                <w:szCs w:val="24"/>
              </w:rPr>
              <w:t xml:space="preserve">Видео и фотоматериалы о работе команды. </w:t>
            </w:r>
          </w:p>
        </w:tc>
      </w:tr>
      <w:tr w:rsidR="00652618" w:rsidRPr="00E4786B" w:rsidTr="00BA655A">
        <w:trPr>
          <w:trHeight w:val="338"/>
        </w:trPr>
        <w:tc>
          <w:tcPr>
            <w:tcW w:w="3892" w:type="dxa"/>
            <w:vAlign w:val="center"/>
          </w:tcPr>
          <w:p w:rsidR="00652618" w:rsidRPr="00E4786B" w:rsidRDefault="00652618" w:rsidP="0034012D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4786B">
              <w:rPr>
                <w:rFonts w:ascii="Times New Roman" w:hAnsi="Times New Roman"/>
                <w:b/>
                <w:sz w:val="24"/>
                <w:szCs w:val="24"/>
              </w:rPr>
              <w:t>Перспективы развития</w:t>
            </w:r>
            <w:r w:rsidRPr="00E4786B"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 </w:t>
            </w:r>
          </w:p>
        </w:tc>
        <w:tc>
          <w:tcPr>
            <w:tcW w:w="5572" w:type="dxa"/>
            <w:vAlign w:val="center"/>
          </w:tcPr>
          <w:p w:rsidR="00652618" w:rsidRPr="00E4786B" w:rsidRDefault="00652618" w:rsidP="0034012D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86B">
              <w:rPr>
                <w:rFonts w:ascii="Times New Roman" w:hAnsi="Times New Roman"/>
                <w:sz w:val="24"/>
                <w:szCs w:val="24"/>
              </w:rPr>
              <w:t xml:space="preserve">Проведение разработанной игры с учащимися других классов.  </w:t>
            </w:r>
          </w:p>
          <w:p w:rsidR="00652618" w:rsidRPr="00E4786B" w:rsidRDefault="00652618" w:rsidP="0034012D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86B">
              <w:rPr>
                <w:rFonts w:ascii="Times New Roman" w:hAnsi="Times New Roman"/>
                <w:sz w:val="24"/>
                <w:szCs w:val="24"/>
              </w:rPr>
              <w:t>Проведение совместной игры с другими школами Костромского района.</w:t>
            </w:r>
          </w:p>
          <w:p w:rsidR="00652618" w:rsidRPr="00E4786B" w:rsidRDefault="00652618" w:rsidP="0034012D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786B">
              <w:rPr>
                <w:rFonts w:ascii="Times New Roman" w:hAnsi="Times New Roman"/>
                <w:sz w:val="24"/>
                <w:szCs w:val="24"/>
              </w:rPr>
              <w:t xml:space="preserve">Создание методической копилки для учащихся и педагогов. </w:t>
            </w:r>
          </w:p>
          <w:p w:rsidR="00652618" w:rsidRPr="00E4786B" w:rsidRDefault="00652618" w:rsidP="0034012D">
            <w:pPr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4786B">
        <w:rPr>
          <w:rFonts w:ascii="Times New Roman" w:hAnsi="Times New Roman"/>
          <w:b/>
          <w:sz w:val="24"/>
          <w:szCs w:val="24"/>
          <w:lang w:eastAsia="ru-RU"/>
        </w:rPr>
        <w:t>ВВЕДЕНИЕ</w:t>
      </w:r>
    </w:p>
    <w:p w:rsidR="00652618" w:rsidRPr="00E4786B" w:rsidRDefault="00652618" w:rsidP="0034012D">
      <w:pPr>
        <w:tabs>
          <w:tab w:val="left" w:pos="3825"/>
          <w:tab w:val="center" w:pos="4677"/>
        </w:tabs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sz w:val="24"/>
          <w:szCs w:val="24"/>
          <w:lang w:eastAsia="ru-RU"/>
        </w:rPr>
        <w:t>Одним из важных средств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4786B">
        <w:rPr>
          <w:rFonts w:ascii="Times New Roman" w:hAnsi="Times New Roman"/>
          <w:sz w:val="24"/>
          <w:szCs w:val="24"/>
          <w:lang w:eastAsia="ru-RU"/>
        </w:rPr>
        <w:t xml:space="preserve"> обучения и воспитания подрастающего поколения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4786B">
        <w:rPr>
          <w:rFonts w:ascii="Times New Roman" w:hAnsi="Times New Roman"/>
          <w:sz w:val="24"/>
          <w:szCs w:val="24"/>
          <w:lang w:eastAsia="ru-RU"/>
        </w:rPr>
        <w:t xml:space="preserve">является физическое и психологическое </w:t>
      </w:r>
      <w:r>
        <w:rPr>
          <w:rFonts w:ascii="Times New Roman" w:hAnsi="Times New Roman"/>
          <w:sz w:val="24"/>
          <w:szCs w:val="24"/>
          <w:lang w:eastAsia="ru-RU"/>
        </w:rPr>
        <w:t xml:space="preserve"> здоровье </w:t>
      </w:r>
      <w:r w:rsidRPr="00E4786B">
        <w:rPr>
          <w:rFonts w:ascii="Times New Roman" w:hAnsi="Times New Roman"/>
          <w:sz w:val="24"/>
          <w:szCs w:val="24"/>
          <w:lang w:eastAsia="ru-RU"/>
        </w:rPr>
        <w:t>детей. Школьное воспитание преследует учебно-воспитательные цели и осуществляется учащимися под руководством учителя.</w:t>
      </w: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sz w:val="24"/>
          <w:szCs w:val="24"/>
          <w:lang w:eastAsia="ru-RU"/>
        </w:rPr>
        <w:t xml:space="preserve"> Поэтому </w:t>
      </w:r>
      <w:r w:rsidRPr="00E4786B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первым </w:t>
      </w:r>
      <w:r w:rsidRPr="00E4786B">
        <w:rPr>
          <w:rFonts w:ascii="Times New Roman" w:hAnsi="Times New Roman"/>
          <w:sz w:val="24"/>
          <w:szCs w:val="24"/>
          <w:lang w:eastAsia="ru-RU"/>
        </w:rPr>
        <w:t xml:space="preserve">условием успешной </w:t>
      </w:r>
      <w:bookmarkStart w:id="0" w:name="YANDEX_41"/>
      <w:bookmarkEnd w:id="0"/>
      <w:r w:rsidRPr="00E4786B">
        <w:rPr>
          <w:rFonts w:ascii="Times New Roman" w:hAnsi="Times New Roman"/>
          <w:sz w:val="24"/>
          <w:szCs w:val="24"/>
          <w:lang w:eastAsia="ru-RU"/>
        </w:rPr>
        <w:t xml:space="preserve">  </w:t>
      </w:r>
      <w:bookmarkStart w:id="1" w:name="YANDEX_42"/>
      <w:bookmarkEnd w:id="1"/>
      <w:r w:rsidRPr="00E4786B">
        <w:rPr>
          <w:rFonts w:ascii="Times New Roman" w:hAnsi="Times New Roman"/>
          <w:sz w:val="24"/>
          <w:szCs w:val="24"/>
          <w:lang w:eastAsia="ru-RU"/>
        </w:rPr>
        <w:t xml:space="preserve"> работы  в школе будут глубокие знания самим учителем здоровьесберегающих технодогий, владение методикой их изучения. </w:t>
      </w: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Вторым </w:t>
      </w:r>
      <w:r w:rsidRPr="00E4786B">
        <w:rPr>
          <w:rFonts w:ascii="Times New Roman" w:hAnsi="Times New Roman"/>
          <w:sz w:val="24"/>
          <w:szCs w:val="24"/>
          <w:lang w:eastAsia="ru-RU"/>
        </w:rPr>
        <w:t xml:space="preserve">условием успешной </w:t>
      </w:r>
      <w:bookmarkStart w:id="2" w:name="YANDEX_43"/>
      <w:bookmarkEnd w:id="2"/>
      <w:r w:rsidRPr="00E4786B">
        <w:rPr>
          <w:rFonts w:ascii="Times New Roman" w:hAnsi="Times New Roman"/>
          <w:sz w:val="24"/>
          <w:szCs w:val="24"/>
          <w:lang w:eastAsia="ru-RU"/>
        </w:rPr>
        <w:t xml:space="preserve">   </w:t>
      </w:r>
      <w:bookmarkStart w:id="3" w:name="YANDEX_44"/>
      <w:bookmarkEnd w:id="3"/>
      <w:r w:rsidRPr="00E4786B">
        <w:rPr>
          <w:rFonts w:ascii="Times New Roman" w:hAnsi="Times New Roman"/>
          <w:sz w:val="24"/>
          <w:szCs w:val="24"/>
          <w:lang w:eastAsia="ru-RU"/>
        </w:rPr>
        <w:t xml:space="preserve"> работы  является систематическое использование здоровьесберегающих технологий на уроках, постоянная внеклассная </w:t>
      </w:r>
      <w:bookmarkStart w:id="4" w:name="YANDEX_45"/>
      <w:bookmarkEnd w:id="4"/>
      <w:r w:rsidRPr="00E4786B">
        <w:rPr>
          <w:rFonts w:ascii="Times New Roman" w:hAnsi="Times New Roman"/>
          <w:sz w:val="24"/>
          <w:szCs w:val="24"/>
          <w:lang w:eastAsia="ru-RU"/>
        </w:rPr>
        <w:t xml:space="preserve"> работа, перспективное ее планирование в масштабе класса, школы. </w:t>
      </w: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sz w:val="24"/>
          <w:szCs w:val="24"/>
          <w:lang w:eastAsia="ru-RU"/>
        </w:rPr>
        <w:t xml:space="preserve">Много лет в нашей школе мы работаем над комплексными темами </w:t>
      </w:r>
      <w:bookmarkStart w:id="5" w:name="YANDEX_46"/>
      <w:bookmarkEnd w:id="5"/>
      <w:r w:rsidRPr="00E4786B">
        <w:rPr>
          <w:rFonts w:ascii="Times New Roman" w:hAnsi="Times New Roman"/>
          <w:sz w:val="24"/>
          <w:szCs w:val="24"/>
          <w:lang w:eastAsia="ru-RU"/>
        </w:rPr>
        <w:t xml:space="preserve"> здоровьесберегающего  характера: </w:t>
      </w: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sz w:val="24"/>
          <w:szCs w:val="24"/>
          <w:lang w:eastAsia="ru-RU"/>
        </w:rPr>
        <w:t>- изучение правил здорового образа жизни;</w:t>
      </w: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sz w:val="24"/>
          <w:szCs w:val="24"/>
          <w:lang w:eastAsia="ru-RU"/>
        </w:rPr>
        <w:t>-практические занятия по сохранению и укреплению здоровья учащихся;</w:t>
      </w: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sz w:val="24"/>
          <w:szCs w:val="24"/>
          <w:lang w:eastAsia="ru-RU"/>
        </w:rPr>
        <w:t>-ведение профилактической работы по здоровому образу жизни среди учащихся и их родителей;</w:t>
      </w: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4786B">
        <w:rPr>
          <w:rFonts w:ascii="Times New Roman" w:hAnsi="Times New Roman"/>
          <w:sz w:val="24"/>
          <w:szCs w:val="24"/>
          <w:lang w:eastAsia="ru-RU"/>
        </w:rPr>
        <w:t>-знакомим с примерами положительного влияния спорта  на здоровье.</w:t>
      </w:r>
      <w:r w:rsidRPr="00E4786B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b/>
          <w:bCs/>
          <w:sz w:val="24"/>
          <w:szCs w:val="24"/>
          <w:lang w:eastAsia="ru-RU"/>
        </w:rPr>
        <w:t>Третье</w:t>
      </w:r>
      <w:r w:rsidRPr="00E4786B">
        <w:rPr>
          <w:rFonts w:ascii="Times New Roman" w:hAnsi="Times New Roman"/>
          <w:sz w:val="24"/>
          <w:szCs w:val="24"/>
          <w:lang w:eastAsia="ru-RU"/>
        </w:rPr>
        <w:t xml:space="preserve"> условие – здоровьесберегающим технологиям необходима более глубокая научная основа.</w:t>
      </w: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  <w:r w:rsidRPr="00E4786B">
        <w:rPr>
          <w:rFonts w:ascii="Times New Roman" w:hAnsi="Times New Roman"/>
          <w:b/>
          <w:sz w:val="24"/>
          <w:szCs w:val="24"/>
          <w:lang w:eastAsia="ru-RU"/>
        </w:rPr>
        <w:t>АКТУАЛЬНОСТЬ</w:t>
      </w:r>
    </w:p>
    <w:p w:rsidR="00652618" w:rsidRPr="00E4786B" w:rsidRDefault="00652618" w:rsidP="0034012D">
      <w:pPr>
        <w:spacing w:after="0" w:line="240" w:lineRule="auto"/>
        <w:ind w:firstLine="284"/>
        <w:jc w:val="center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  <w:r w:rsidRPr="00E4786B">
        <w:rPr>
          <w:rFonts w:ascii="Times New Roman" w:hAnsi="Times New Roman"/>
          <w:b/>
          <w:sz w:val="24"/>
          <w:szCs w:val="24"/>
          <w:lang w:eastAsia="ru-RU"/>
        </w:rPr>
        <w:t xml:space="preserve">проблемы </w:t>
      </w:r>
      <w:r>
        <w:rPr>
          <w:rFonts w:ascii="Times New Roman" w:hAnsi="Times New Roman"/>
          <w:b/>
          <w:sz w:val="24"/>
          <w:szCs w:val="24"/>
          <w:lang w:eastAsia="ru-RU"/>
        </w:rPr>
        <w:t>здоровьесберегающих технологий</w:t>
      </w:r>
      <w:r w:rsidRPr="00E4786B">
        <w:rPr>
          <w:rFonts w:ascii="Times New Roman" w:hAnsi="Times New Roman"/>
          <w:b/>
          <w:sz w:val="24"/>
          <w:szCs w:val="24"/>
          <w:lang w:eastAsia="ru-RU"/>
        </w:rPr>
        <w:t xml:space="preserve"> на уроках и во внеурочной деятельности</w:t>
      </w:r>
    </w:p>
    <w:p w:rsidR="00652618" w:rsidRPr="00E4786B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>Охрана жизни и укрепление физического и психического здоровья детей – одна из основных задач школьного образования в соответствии с Типовым положением о школьном образовании. Школьный возраст является важнейшим этапом в формировании здоровья ребенка. Традиции системы школьного образования и их развитие обеспечивают положительные тенденции охраны и укрепления здоровья воспитанников. Однако, по данным системы здравоохранения, в настоящее время состояние здоровья детей дошкольного и школьного возраста снижается. И поэтому актуально значимым и востребованным сегодня становится поиск средств и методов повышения эффективности оздоровительной работы в школьных образовательных учреждениях. Технологии, как эффективная система мер профилактической работы с детьми, направленная на сохранение и укрепление здоровья воспитанников, получили название «здоровьесберегающие технологии».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> 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Здоровьесберегающие педагогические технологии.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Здоровьесберегающая технология – </w:t>
      </w: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>это система мер, включающая взаимосвязь и взаимодействие всех факторов образовательной среды, направленных на сохранение здоровья ребенка на всех этапах его обучения и развития.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>Понятие «здоровьесберегающие педагогические технологии» дискуссионное и у разных авторов встречаются разные трактовки. Н.К. Смирнов, как родоначальник понятия </w:t>
      </w:r>
      <w:r w:rsidRPr="00E4786B"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«здоровьесберегающие образовательные технологии»</w:t>
      </w: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> утверждал, что их можно рассматривать как технологическую основу здоровьесберегающей педагогики, как совокупность форм и методов организации обучения детей без ущерба для их здоровья, как качественную характеристику любой педагогической технологии по критерию ее воздействия на здоровье ребенка и педагога. Он считает, что как прилагательное понятие «здоровьесберегающая» относится к качественной характеристике любой педагогической технологии, показывающей, насколько при реализации данной технологии решается задача сохранения здоровья основных субъектов образовательного процесса – детей и их родителей, педагогов.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> </w:t>
      </w:r>
      <w:r w:rsidRPr="00E4786B"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 xml:space="preserve">Здоровьесберегающие технологии </w:t>
      </w: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> можно рассматривать как сертификат безопасности для здоровья и как совокупность тех принципов, приемов, методов педагогической работы, которые </w:t>
      </w:r>
      <w:r w:rsidRPr="00E4786B"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дополняют традиционные педагогические технологии задачами здоровьясбережения.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>  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>Вот некоторые из трактовок педагогической технологии: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>Педагогическая технология – совокупность психолого-педагогических установок, форм, методов, способов, приемов обучения, воспитательных средств; она есть инструментарий педагогического процесса (Б.Т. Лихачев)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>Педагогическая технология – система способов, приемов, шагов, последовательность которых обеспечивает решение задач воспитания, обучения и развития личности воспитанника, а сама деятельность представлена процедурно, т.е. как определенная система действий; разработка и процедурное воплощение компонентов педагогического процесса в виде системы действий, обеспечивающей гарантированный результат (Г.М. Коджаспирова)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>Педагогическая технология – системная совокупность и порядок функционирования всех личностных, инструментальных и методологических средств, используемых для достижения педагогических целей (М.В. Кларин)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>Технология обучения – это точное знание того, как надо обучать, и такой способ обучения, который ориентирован на результат и гарантирует его достижение (Е.В. Бондаревская)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>Важнейшей характеристикой педагогической технологии является ее воспроизводимость.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>Анализ различных определений и описаний сущности педагогической технологии позволяет за основное принять следующее определение: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Педагогическая технология – </w:t>
      </w: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>это целостный научно обоснованный проект определенной педагогической системы от ее теоретического замысла до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>реализации в образовательной практике, отражающий их цели, содержание, формы, методы, средства, результаты и условия организации.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rPr>
          <w:rFonts w:ascii="Times New Roman" w:hAnsi="Times New Roman"/>
          <w:color w:val="333333"/>
          <w:sz w:val="24"/>
          <w:szCs w:val="24"/>
          <w:lang w:eastAsia="ru-RU"/>
        </w:rPr>
      </w:pP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>Из определения следует, что компонентами педагогической технологии выступают: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</w:p>
    <w:p w:rsidR="00652618" w:rsidRPr="00E4786B" w:rsidRDefault="00652618" w:rsidP="0034012D">
      <w:pPr>
        <w:shd w:val="clear" w:color="auto" w:fill="FFFFFF"/>
        <w:spacing w:after="0" w:line="240" w:lineRule="auto"/>
        <w:ind w:left="360" w:firstLine="284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>-концептуальная основа (то есть научная база технологии, те психолого-педагогические идеи, которые заложены в ее фундамент);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left="360" w:firstLine="284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>-содержательная часть (то есть цели и содержание обучения и воспитания);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left="360" w:firstLine="284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>-процессуальная часть (то есть формы, методы, средства, условия организации учебно-воспитательного процесса, результат)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> 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left="720" w:firstLine="284"/>
        <w:jc w:val="center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Цель здоровьесберегающих технологий в школьном образов</w:t>
      </w:r>
      <w:r w:rsidRPr="00E4786B">
        <w:rPr>
          <w:rFonts w:ascii="Times New Roman" w:hAnsi="Times New Roman"/>
          <w:b/>
          <w:color w:val="333333"/>
          <w:sz w:val="24"/>
          <w:szCs w:val="24"/>
          <w:lang w:eastAsia="ru-RU"/>
        </w:rPr>
        <w:t>ании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left="720" w:firstLine="284"/>
        <w:jc w:val="center"/>
        <w:rPr>
          <w:rFonts w:ascii="Times New Roman" w:hAnsi="Times New Roman"/>
          <w:color w:val="333333"/>
          <w:sz w:val="24"/>
          <w:szCs w:val="24"/>
          <w:lang w:eastAsia="ru-RU"/>
        </w:rPr>
      </w:pP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>Применительно к ученику начальной школы – обеспечение высокого уровня реального здоровья и воспитание валеологической культуры как совокупности осознанного отношения ребенка к здоровью и жизни человека, знаний о здоровье и умений оберегать, поддерживать и сохранять его, валелогической компетентности, позволяющей школьнику самостоятельно и эффективно решать задачи здорового образа жизни и безопасного поведения, задачи, связанные с оказанием элементарной медицинской, психологической самопомощи и помощи. Другими словами целью здоровьесберегающих технологий является обеспечение ребенку возможности сохранения здоровья, формирование у него необходимых знаний, умений и навыков по здоровому образу жизни.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>Применительно к взрослым – содействие становлению культуры здоровья, в том числе культуры профессионального здоровья воспитателей ДОУ и валеологическому просвещению родителей.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b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b/>
          <w:color w:val="333333"/>
          <w:sz w:val="24"/>
          <w:szCs w:val="24"/>
          <w:lang w:eastAsia="ru-RU"/>
        </w:rPr>
        <w:t>Здоровьесберегающие образовательные технологии (ЗОТ):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>1) системно организованная совокупность программ, приемов, методов организации образовательного процесса, не наносящего ущерба здоровью его участников;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>2) качественная характеристика педагогических технологий по критерию их воздействия на здоровье учащихся и педагогов;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>3) технологическая основа здоровьесберегающей педагогики.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> 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left="360" w:firstLine="284"/>
        <w:jc w:val="center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 xml:space="preserve">Виды здоровьесберегающих технологий 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>Виды здоровьесберегающих технологий в школьном образовании – классификация здоровьесберегающих технологий по доминированию целей и решаемых задач, а также ведущих средств здоровьесбережения и здоровьеобогащения субъектов педагогического процесса. В связи с этим можно выделить следующие виды здоровьесберегающих технологий в школьном образовании: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>- медико-профилактические;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 xml:space="preserve">-физкультурно-оздоровительные; 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 xml:space="preserve">-технологии обеспечения социально-психологического благополучия ребенка; 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>-здоровьесбережения и здоровьеобогащения педагогов школьного образования;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 xml:space="preserve"> -здоровьесберегающие образовательные технологии в школе; 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>-технологии валеологического просвещения родителей.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  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Медико-профилактические технологии</w:t>
      </w: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 xml:space="preserve"> в школьном образовании технологии, обеспечивающие сохранение и приумножение здоровья детей под руководством медицинского персонала в соответствии с медицинскими требованиями и нормами, с использованием медицинских средств. 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>К ним относятся следующие технологии: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>- организация мониторинга здоровья школьников и разработка рекомендаций по оптимизации детского здоровья;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 xml:space="preserve">- организация и контроль питания, физического развития школьников; 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 xml:space="preserve">-организация профилактических мероприятий в школе; 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>- организация здоровьесберегающей среды в школе.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  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Физкультурно-оздоровительные технологии</w:t>
      </w: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> – технологии, направленные на физическое развитие и укрепление здоровья ребенка: развитие физических качеств, двигательной активности и становление физической культуры школьников, формирование правильной осанки, воспитание привычки к повседневной физической активности и заботе о здоровье и др.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 xml:space="preserve"> Реализация этих технологий, как правило, осуществляется специалистами по физическому воспитанию и учителями в условиях специально организованных форм работы.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 xml:space="preserve"> Отдельные приемы этих технологий широко используются педагогами школьного образования в разных формах организации педагогического процесса: на занятиях и во неурочной деятельности. 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  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Технологии социально-психологического благополучия ребёнка</w:t>
      </w: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> – технологии, обеспечивающие психическое и социальное здоровье ребёнка-школьника.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 xml:space="preserve"> Основная задача этих технологий обеспечение эмоциональной комфортности и позитивного психологического самочувствия ребёнка в процессе общения со сверстниками и взрослыми в школе и семье, обеспечение социально-эмоционального благополучия школьника. 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>Реализацией данных технологий занимается психолог посредством специально организованных встреч с детьми, а также педагоги. К этому виду технологий можно отнести технологии психологического и психолого-педагогического сопровождения развития ребёнка в педагогическом процессе.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  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Технологии здоровьесбережения и здоровьеобогащения </w:t>
      </w: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>педагогов дошкольного образования – технологии, направленные на развитие культуры здоровья педагогов, в том числе культуры профессионального здоровья, развитие потребности к здоровому образу жизни.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>  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Здоровьесберегающие образовательные технологии </w:t>
      </w: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 xml:space="preserve">в школе – это, прежде всего, технологии воспитания культуры здоровья школьников. 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 xml:space="preserve">Цель этих технологий - становление осознанного отношения ребёнка к здоровью и жизни человека, накопление знаний о здоровье и развитие умения оберегать, поддерживать и сохранять его, обретение компетентности, позволяющей школьнику самостоятельно и эффективно решать задачи здорового образа жизни и безопасного поведения, задачи, связанные с оказанием элементарной медицинской, психологической самопомощи и помощи. 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 xml:space="preserve">В школьной педагогике к наиболее значимым видам технологий относятся технологии личностно-ориентированного воспитания и обучения школьников. 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 xml:space="preserve">Ведущий принцип таких технологий – учёт личностных особенностей ребёнка, индивидуальной логики его развития, учёт детских интересов и предпочтений в содержании и видах деятельности в ходе воспитания и обучения. 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>Построение педагогического процесса с ориентацией на личность ребёнка закономерным образом содействует его благополучному существованию, а значит здоровью.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  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Технологии валеологического просвещения родителей</w:t>
      </w: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 xml:space="preserve"> – это технологии, направленные на обеспечение валеологической образованности родителей учащихся, обретение ими валеологической компетентности. 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>Валеологическое образование родителей надо рассматривать как непрерывный процесс  просвещения всех членов семьи.</w:t>
      </w:r>
    </w:p>
    <w:p w:rsidR="00652618" w:rsidRPr="00E4786B" w:rsidRDefault="00652618" w:rsidP="001E7CCB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>   </w:t>
      </w:r>
    </w:p>
    <w:p w:rsidR="00652618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>Усилия работников школы сегодня как никогда направлены на оздоровление ребенка, культивирование здорового образа жизни. Не случайно именно эти задачи являются приоритетными в программе модернизации российского образования.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</w:p>
    <w:p w:rsidR="00652618" w:rsidRDefault="00652618" w:rsidP="0034012D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Рекомендации по использованию здоровьесберегающих педагогических технологий в школе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/>
          <w:color w:val="333333"/>
          <w:sz w:val="24"/>
          <w:szCs w:val="24"/>
          <w:lang w:eastAsia="ru-RU"/>
        </w:rPr>
      </w:pP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Технологии сохранения и стимулирования здоровья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 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 xml:space="preserve">Динамические 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Подвижные и спортивные игры</w:t>
      </w: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> </w:t>
      </w:r>
    </w:p>
    <w:p w:rsidR="00652618" w:rsidRPr="00E4786B" w:rsidRDefault="00652618" w:rsidP="001E7CC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hAnsi="Times New Roman"/>
          <w:color w:val="333333"/>
          <w:sz w:val="24"/>
          <w:szCs w:val="24"/>
          <w:lang w:eastAsia="ru-RU"/>
        </w:rPr>
        <w:t xml:space="preserve">     </w:t>
      </w: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> </w:t>
      </w:r>
      <w:r w:rsidRPr="00E4786B"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Гимнастика для глаз</w:t>
      </w: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>  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b/>
          <w:bCs/>
          <w:color w:val="333333"/>
          <w:sz w:val="24"/>
          <w:szCs w:val="24"/>
          <w:lang w:eastAsia="ru-RU"/>
        </w:rPr>
        <w:t>Гимнастика дыхательная</w:t>
      </w: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>  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4786B">
        <w:rPr>
          <w:rFonts w:ascii="Times New Roman" w:hAnsi="Times New Roman"/>
          <w:color w:val="333333"/>
          <w:sz w:val="24"/>
          <w:szCs w:val="24"/>
          <w:lang w:eastAsia="ru-RU"/>
        </w:rPr>
        <w:t> </w:t>
      </w:r>
    </w:p>
    <w:p w:rsidR="00652618" w:rsidRPr="00E4786B" w:rsidRDefault="00652618" w:rsidP="0034012D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</w:p>
    <w:p w:rsidR="00652618" w:rsidRPr="00E4786B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b/>
          <w:sz w:val="24"/>
          <w:szCs w:val="24"/>
          <w:lang w:eastAsia="ru-RU"/>
        </w:rPr>
        <w:t xml:space="preserve">    </w:t>
      </w:r>
      <w:r w:rsidRPr="00E4786B">
        <w:rPr>
          <w:rFonts w:ascii="Times New Roman" w:hAnsi="Times New Roman"/>
          <w:sz w:val="24"/>
          <w:szCs w:val="24"/>
          <w:lang w:eastAsia="ru-RU"/>
        </w:rPr>
        <w:t xml:space="preserve"> Мы не случайно обратились к проблеме воспитания  здорового образа жизни как на уроке, так и во внеурочной деятельности. </w:t>
      </w:r>
    </w:p>
    <w:p w:rsidR="00652618" w:rsidRPr="00E4786B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sz w:val="24"/>
          <w:szCs w:val="24"/>
          <w:lang w:eastAsia="ru-RU"/>
        </w:rPr>
        <w:t xml:space="preserve">Анализируя современную ситуацию, пришли к выводу, что не только учащиеся, но и их родители мало знают о способах здоровьесбережения. </w:t>
      </w:r>
    </w:p>
    <w:p w:rsidR="00652618" w:rsidRPr="00E4786B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sz w:val="24"/>
          <w:szCs w:val="24"/>
          <w:lang w:eastAsia="ru-RU"/>
        </w:rPr>
        <w:t xml:space="preserve">Чтобы повысить интерес учащихся к здоровому образу жизни, мы обратились к анализу данной проблемы и поиску путей ее решения. </w:t>
      </w:r>
    </w:p>
    <w:p w:rsidR="00652618" w:rsidRPr="00E4786B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sz w:val="24"/>
          <w:szCs w:val="24"/>
          <w:lang w:eastAsia="ru-RU"/>
        </w:rPr>
        <w:t xml:space="preserve">Для чего же следует учить детей стремлению вести ЗОЖ? </w:t>
      </w:r>
      <w:r w:rsidRPr="00E4786B">
        <w:rPr>
          <w:rFonts w:ascii="Times New Roman" w:hAnsi="Times New Roman"/>
          <w:sz w:val="24"/>
          <w:szCs w:val="24"/>
          <w:lang w:eastAsia="ru-RU"/>
        </w:rPr>
        <w:br/>
        <w:t xml:space="preserve">Цель данного просвещения  определяется, прежде всего, возрастными и индивидуальными возможностями каждого ребенка. </w:t>
      </w:r>
    </w:p>
    <w:p w:rsidR="00652618" w:rsidRPr="00E4786B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b/>
          <w:sz w:val="24"/>
          <w:szCs w:val="24"/>
          <w:lang w:eastAsia="ru-RU"/>
        </w:rPr>
        <w:t>Начальная ступень</w:t>
      </w:r>
      <w:r w:rsidRPr="00E4786B">
        <w:rPr>
          <w:rFonts w:ascii="Times New Roman" w:hAnsi="Times New Roman"/>
          <w:sz w:val="24"/>
          <w:szCs w:val="24"/>
          <w:lang w:eastAsia="ru-RU"/>
        </w:rPr>
        <w:t xml:space="preserve"> — вводный курс, который способствует осознанию важности здорового образа жизни. </w:t>
      </w:r>
    </w:p>
    <w:p w:rsidR="00652618" w:rsidRPr="00E4786B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b/>
          <w:sz w:val="24"/>
          <w:szCs w:val="24"/>
          <w:lang w:eastAsia="ru-RU"/>
        </w:rPr>
        <w:t>Вторая ступень</w:t>
      </w:r>
      <w:r w:rsidRPr="00E4786B">
        <w:rPr>
          <w:rFonts w:ascii="Times New Roman" w:hAnsi="Times New Roman"/>
          <w:sz w:val="24"/>
          <w:szCs w:val="24"/>
          <w:lang w:eastAsia="ru-RU"/>
        </w:rPr>
        <w:t xml:space="preserve"> — профилактика здорового образа жизни в реализации программ всех учебных дисциплин школьного образования. При этом не менее важным этапом работы по воспитанию ЗОЖ является целенаправленная внеклассная и внешкольная воспитательная работа.</w:t>
      </w:r>
    </w:p>
    <w:p w:rsidR="00652618" w:rsidRPr="00E4786B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652618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sz w:val="24"/>
          <w:szCs w:val="24"/>
          <w:lang w:eastAsia="ru-RU"/>
        </w:rPr>
        <w:t xml:space="preserve"> Большое значение имеет связь с соци</w:t>
      </w:r>
      <w:r>
        <w:rPr>
          <w:rFonts w:ascii="Times New Roman" w:hAnsi="Times New Roman"/>
          <w:sz w:val="24"/>
          <w:szCs w:val="24"/>
          <w:lang w:eastAsia="ru-RU"/>
        </w:rPr>
        <w:t xml:space="preserve">альной </w:t>
      </w:r>
      <w:r w:rsidRPr="00E4786B">
        <w:rPr>
          <w:rFonts w:ascii="Times New Roman" w:hAnsi="Times New Roman"/>
          <w:sz w:val="24"/>
          <w:szCs w:val="24"/>
          <w:lang w:eastAsia="ru-RU"/>
        </w:rPr>
        <w:t xml:space="preserve">средой (родителями, медицинскими учреждениями города, сельского поселения и т.д.) </w:t>
      </w:r>
    </w:p>
    <w:p w:rsidR="00652618" w:rsidRPr="00E4786B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sz w:val="24"/>
          <w:szCs w:val="24"/>
          <w:lang w:eastAsia="ru-RU"/>
        </w:rPr>
        <w:t>Эта связь дает возможность помочь детям в осознании необходимости на протяжении всей жизни вести работу по сохранению и укреплению  собственного здоровья и здоровья окружающих.</w:t>
      </w:r>
    </w:p>
    <w:p w:rsidR="00652618" w:rsidRPr="00E4786B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sz w:val="24"/>
          <w:szCs w:val="24"/>
          <w:lang w:eastAsia="ru-RU"/>
        </w:rPr>
        <w:br/>
        <w:t xml:space="preserve">Почему важно вести работу по укреплению и сохранению здоровья с начальной школы? </w:t>
      </w:r>
    </w:p>
    <w:p w:rsidR="00652618" w:rsidRPr="00E4786B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sz w:val="24"/>
          <w:szCs w:val="24"/>
          <w:lang w:eastAsia="ru-RU"/>
        </w:rPr>
        <w:t xml:space="preserve">Остановимся на этом более подробно. Именно в начальной школе закладываются основы здорового образа жизни, создаются условия для формирования нравственных качеств. </w:t>
      </w:r>
    </w:p>
    <w:p w:rsidR="00652618" w:rsidRPr="00E4786B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sz w:val="24"/>
          <w:szCs w:val="24"/>
          <w:lang w:eastAsia="ru-RU"/>
        </w:rPr>
        <w:t>Чем раньше ребенок начнет знакомиться с правилами сохранения и укрепления здоровья, тем качественнее будет его здоровье в будущем.</w:t>
      </w:r>
    </w:p>
    <w:p w:rsidR="00652618" w:rsidRPr="00E4786B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firstLine="284"/>
        <w:jc w:val="both"/>
        <w:rPr>
          <w:rStyle w:val="c0"/>
          <w:rFonts w:ascii="Times New Roman" w:hAnsi="Times New Roman"/>
          <w:sz w:val="24"/>
          <w:szCs w:val="24"/>
        </w:rPr>
      </w:pPr>
      <w:r w:rsidRPr="00E4786B">
        <w:rPr>
          <w:rStyle w:val="c0"/>
          <w:rFonts w:ascii="Times New Roman" w:hAnsi="Times New Roman"/>
          <w:sz w:val="24"/>
          <w:szCs w:val="24"/>
        </w:rPr>
        <w:t xml:space="preserve">    Разработчики стандартов нового поколения во главу образования  ставят личность обучающегося,  её саморазвитие, самосовершенствование, что в полной мере пересекается и с запросами современного информационного общества. </w:t>
      </w:r>
    </w:p>
    <w:p w:rsidR="00652618" w:rsidRPr="00E4786B" w:rsidRDefault="00652618" w:rsidP="0034012D">
      <w:pPr>
        <w:pStyle w:val="NoSpacing"/>
        <w:ind w:firstLine="284"/>
        <w:jc w:val="both"/>
        <w:rPr>
          <w:rStyle w:val="c0"/>
          <w:rFonts w:ascii="Times New Roman" w:hAnsi="Times New Roman"/>
          <w:sz w:val="24"/>
          <w:szCs w:val="24"/>
        </w:rPr>
      </w:pPr>
    </w:p>
    <w:p w:rsidR="00652618" w:rsidRDefault="00652618" w:rsidP="0034012D">
      <w:pPr>
        <w:pStyle w:val="NoSpacing"/>
        <w:ind w:firstLine="284"/>
        <w:jc w:val="both"/>
        <w:rPr>
          <w:rStyle w:val="c0"/>
          <w:rFonts w:ascii="Times New Roman" w:hAnsi="Times New Roman"/>
          <w:sz w:val="24"/>
          <w:szCs w:val="24"/>
        </w:rPr>
      </w:pPr>
      <w:r w:rsidRPr="00E4786B">
        <w:rPr>
          <w:rStyle w:val="c0"/>
          <w:rFonts w:ascii="Times New Roman" w:hAnsi="Times New Roman"/>
          <w:sz w:val="24"/>
          <w:szCs w:val="24"/>
        </w:rPr>
        <w:t>В результате здоровьесберегающего просвещения формируется личность с правильным отношением к здоровью как одному из важнейших факторов жизненной активности, работоспособности, с творческим мышлением, способностью к рефлексии и самопознанию, с умением обучаться, работать в коллективе,  т.е. с развитой коммуникативной компетентностью.</w:t>
      </w:r>
    </w:p>
    <w:p w:rsidR="00652618" w:rsidRPr="00E4786B" w:rsidRDefault="00652618" w:rsidP="0034012D">
      <w:pPr>
        <w:pStyle w:val="NoSpacing"/>
        <w:ind w:firstLine="284"/>
        <w:jc w:val="both"/>
        <w:rPr>
          <w:rStyle w:val="c0"/>
          <w:rFonts w:ascii="Times New Roman" w:hAnsi="Times New Roman"/>
          <w:sz w:val="24"/>
          <w:szCs w:val="24"/>
        </w:rPr>
      </w:pPr>
    </w:p>
    <w:p w:rsidR="00652618" w:rsidRPr="00E4786B" w:rsidRDefault="00652618" w:rsidP="0034012D">
      <w:pPr>
        <w:pStyle w:val="c4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</w:rPr>
      </w:pPr>
      <w:r w:rsidRPr="00E4786B">
        <w:rPr>
          <w:rStyle w:val="c0"/>
        </w:rPr>
        <w:t xml:space="preserve">Мы предлагаем одну из новых форм здоровьесберегающего просвещения учащихся  - </w:t>
      </w:r>
      <w:r>
        <w:rPr>
          <w:rStyle w:val="c0"/>
        </w:rPr>
        <w:t xml:space="preserve"> </w:t>
      </w:r>
      <w:r w:rsidRPr="00E4786B">
        <w:rPr>
          <w:rStyle w:val="c0"/>
        </w:rPr>
        <w:t>образовательный квест.</w:t>
      </w:r>
    </w:p>
    <w:p w:rsidR="00652618" w:rsidRPr="00E4786B" w:rsidRDefault="00652618" w:rsidP="0034012D">
      <w:pPr>
        <w:pStyle w:val="c4"/>
        <w:shd w:val="clear" w:color="auto" w:fill="FFFFFF"/>
        <w:spacing w:before="0" w:beforeAutospacing="0" w:after="0" w:afterAutospacing="0"/>
        <w:ind w:firstLine="284"/>
        <w:jc w:val="both"/>
      </w:pPr>
    </w:p>
    <w:p w:rsidR="00652618" w:rsidRPr="00E4786B" w:rsidRDefault="00652618" w:rsidP="0034012D">
      <w:pPr>
        <w:pStyle w:val="1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E4786B">
        <w:rPr>
          <w:rFonts w:ascii="Times New Roman" w:hAnsi="Times New Roman"/>
          <w:sz w:val="24"/>
          <w:szCs w:val="24"/>
        </w:rPr>
        <w:t xml:space="preserve">Образовательная </w:t>
      </w:r>
      <w:r>
        <w:rPr>
          <w:rFonts w:ascii="Times New Roman" w:hAnsi="Times New Roman"/>
          <w:sz w:val="24"/>
          <w:szCs w:val="24"/>
        </w:rPr>
        <w:t xml:space="preserve"> квест - </w:t>
      </w:r>
      <w:r w:rsidRPr="00E4786B">
        <w:rPr>
          <w:rFonts w:ascii="Times New Roman" w:hAnsi="Times New Roman"/>
          <w:sz w:val="24"/>
          <w:szCs w:val="24"/>
        </w:rPr>
        <w:t xml:space="preserve">игра представляет собой комплекс современных технологий: интерактивной, проектной, исследовательской, информационно </w:t>
      </w:r>
      <w:r>
        <w:rPr>
          <w:rFonts w:ascii="Times New Roman" w:hAnsi="Times New Roman"/>
          <w:sz w:val="24"/>
          <w:szCs w:val="24"/>
        </w:rPr>
        <w:t>-</w:t>
      </w:r>
      <w:r w:rsidRPr="00E4786B">
        <w:rPr>
          <w:rFonts w:ascii="Times New Roman" w:hAnsi="Times New Roman"/>
          <w:sz w:val="24"/>
          <w:szCs w:val="24"/>
        </w:rPr>
        <w:t xml:space="preserve"> коммуникационной и др.</w:t>
      </w:r>
    </w:p>
    <w:p w:rsidR="00652618" w:rsidRPr="00E4786B" w:rsidRDefault="00652618" w:rsidP="0034012D">
      <w:pPr>
        <w:pStyle w:val="1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</w:p>
    <w:p w:rsidR="00652618" w:rsidRPr="00E4786B" w:rsidRDefault="00652618" w:rsidP="0034012D">
      <w:pPr>
        <w:pStyle w:val="1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E4786B">
        <w:rPr>
          <w:rFonts w:ascii="Times New Roman" w:hAnsi="Times New Roman"/>
          <w:sz w:val="24"/>
          <w:szCs w:val="24"/>
        </w:rPr>
        <w:t>Квест – это один из жанров приключенческой игры, требующий от игрока решения умственных задач для продвижения по сюжету.</w:t>
      </w:r>
    </w:p>
    <w:p w:rsidR="00652618" w:rsidRPr="00E4786B" w:rsidRDefault="00652618" w:rsidP="0034012D">
      <w:pPr>
        <w:pStyle w:val="1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</w:p>
    <w:p w:rsidR="00652618" w:rsidRPr="00E4786B" w:rsidRDefault="00652618" w:rsidP="0034012D">
      <w:pPr>
        <w:pStyle w:val="1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E4786B">
        <w:rPr>
          <w:rFonts w:ascii="Times New Roman" w:hAnsi="Times New Roman"/>
          <w:sz w:val="24"/>
          <w:szCs w:val="24"/>
        </w:rPr>
        <w:t xml:space="preserve"> С педагогической точки зрения это активная игровая форма обучения на основе метапредметной интеграции.</w:t>
      </w:r>
    </w:p>
    <w:p w:rsidR="00652618" w:rsidRPr="00E4786B" w:rsidRDefault="00652618" w:rsidP="0034012D">
      <w:pPr>
        <w:pStyle w:val="1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</w:p>
    <w:p w:rsidR="00652618" w:rsidRPr="00E4786B" w:rsidRDefault="00652618" w:rsidP="001E7CCB">
      <w:pPr>
        <w:pStyle w:val="1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E4786B">
        <w:rPr>
          <w:rFonts w:ascii="Times New Roman" w:hAnsi="Times New Roman"/>
          <w:sz w:val="24"/>
          <w:szCs w:val="24"/>
        </w:rPr>
        <w:t>В нашей школе здоровьесбережению учащихся уделяется большое внимание. Мы постоянно ищем новые формы организации деятельности с учащимися.Исходя из выше перечисленных аргументов, мы разработали  квест - игру «</w:t>
      </w:r>
      <w:r>
        <w:rPr>
          <w:rFonts w:ascii="Times New Roman" w:hAnsi="Times New Roman"/>
          <w:sz w:val="24"/>
          <w:szCs w:val="24"/>
        </w:rPr>
        <w:t>Семь секретов здоровья</w:t>
      </w:r>
      <w:r w:rsidRPr="00E4786B">
        <w:rPr>
          <w:rFonts w:ascii="Times New Roman" w:hAnsi="Times New Roman"/>
          <w:sz w:val="24"/>
          <w:szCs w:val="24"/>
        </w:rPr>
        <w:t>».</w:t>
      </w:r>
    </w:p>
    <w:p w:rsidR="00652618" w:rsidRPr="00E4786B" w:rsidRDefault="00652618" w:rsidP="0034012D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4786B">
        <w:rPr>
          <w:rFonts w:ascii="Times New Roman" w:hAnsi="Times New Roman"/>
          <w:b/>
          <w:sz w:val="24"/>
          <w:szCs w:val="24"/>
          <w:lang w:eastAsia="ru-RU"/>
        </w:rPr>
        <w:t>ЦЕЛЬ И ЗАДАЧИ</w:t>
      </w:r>
    </w:p>
    <w:p w:rsidR="00652618" w:rsidRPr="00E4786B" w:rsidRDefault="00652618" w:rsidP="0034012D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4786B">
        <w:rPr>
          <w:rFonts w:ascii="Times New Roman" w:hAnsi="Times New Roman"/>
          <w:b/>
          <w:sz w:val="24"/>
          <w:szCs w:val="24"/>
          <w:lang w:eastAsia="ru-RU"/>
        </w:rPr>
        <w:t xml:space="preserve">методической разработки образовательного квеста </w:t>
      </w:r>
    </w:p>
    <w:p w:rsidR="00652618" w:rsidRPr="005F33A9" w:rsidRDefault="00652618" w:rsidP="0034012D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F33A9">
        <w:rPr>
          <w:rFonts w:ascii="Times New Roman" w:hAnsi="Times New Roman"/>
          <w:b/>
          <w:sz w:val="24"/>
          <w:szCs w:val="24"/>
          <w:lang w:eastAsia="ru-RU"/>
        </w:rPr>
        <w:t>«</w:t>
      </w:r>
      <w:r w:rsidRPr="005F33A9">
        <w:rPr>
          <w:rFonts w:ascii="Times New Roman" w:hAnsi="Times New Roman"/>
          <w:b/>
          <w:sz w:val="24"/>
          <w:szCs w:val="24"/>
        </w:rPr>
        <w:t>Семь секретов здоровья</w:t>
      </w:r>
      <w:r w:rsidRPr="005F33A9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b/>
          <w:sz w:val="24"/>
          <w:szCs w:val="24"/>
          <w:lang w:eastAsia="ru-RU"/>
        </w:rPr>
        <w:t>Цель нашей работы</w:t>
      </w:r>
      <w:r w:rsidRPr="00E4786B">
        <w:rPr>
          <w:rFonts w:ascii="Times New Roman" w:hAnsi="Times New Roman"/>
          <w:sz w:val="24"/>
          <w:szCs w:val="24"/>
          <w:lang w:eastAsia="ru-RU"/>
        </w:rPr>
        <w:t xml:space="preserve"> – ознакомление с новой формой  работы по образовательному </w:t>
      </w:r>
      <w:r>
        <w:rPr>
          <w:rFonts w:ascii="Times New Roman" w:hAnsi="Times New Roman"/>
          <w:sz w:val="24"/>
          <w:szCs w:val="24"/>
          <w:lang w:eastAsia="ru-RU"/>
        </w:rPr>
        <w:t>маршруту</w:t>
      </w:r>
      <w:r w:rsidRPr="00E4786B">
        <w:rPr>
          <w:rFonts w:ascii="Times New Roman" w:hAnsi="Times New Roman"/>
          <w:sz w:val="24"/>
          <w:szCs w:val="24"/>
          <w:lang w:eastAsia="ru-RU"/>
        </w:rPr>
        <w:t xml:space="preserve"> в начальных классах, поделиться опытом  по организации и проведению образовательного квеста. </w:t>
      </w: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sz w:val="24"/>
          <w:szCs w:val="24"/>
          <w:lang w:eastAsia="ru-RU"/>
        </w:rPr>
        <w:t xml:space="preserve">При этом ставятся следующие </w:t>
      </w:r>
      <w:r w:rsidRPr="00E4786B">
        <w:rPr>
          <w:rFonts w:ascii="Times New Roman" w:hAnsi="Times New Roman"/>
          <w:b/>
          <w:sz w:val="24"/>
          <w:szCs w:val="24"/>
          <w:lang w:eastAsia="ru-RU"/>
        </w:rPr>
        <w:t>задачи</w:t>
      </w:r>
      <w:r w:rsidRPr="00E4786B">
        <w:rPr>
          <w:rFonts w:ascii="Times New Roman" w:hAnsi="Times New Roman"/>
          <w:sz w:val="24"/>
          <w:szCs w:val="24"/>
          <w:lang w:eastAsia="ru-RU"/>
        </w:rPr>
        <w:t>:</w:t>
      </w: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Default="00652618" w:rsidP="005F33A9">
      <w:pPr>
        <w:pStyle w:val="NoSpacing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sz w:val="24"/>
          <w:szCs w:val="24"/>
          <w:lang w:eastAsia="ru-RU"/>
        </w:rPr>
        <w:t>- показать важность работы в школе по воспитанию у учащихся ЗОЖ;</w:t>
      </w:r>
    </w:p>
    <w:p w:rsidR="00652618" w:rsidRPr="00E4786B" w:rsidRDefault="00652618" w:rsidP="005F33A9">
      <w:pPr>
        <w:pStyle w:val="NoSpacing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Default="00652618" w:rsidP="005F33A9">
      <w:pPr>
        <w:pStyle w:val="NoSpacing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sz w:val="24"/>
          <w:szCs w:val="24"/>
          <w:lang w:eastAsia="ru-RU"/>
        </w:rPr>
        <w:t xml:space="preserve">- охарактеризовать ее направления; </w:t>
      </w:r>
    </w:p>
    <w:p w:rsidR="00652618" w:rsidRPr="00E4786B" w:rsidRDefault="00652618" w:rsidP="005F33A9">
      <w:pPr>
        <w:pStyle w:val="NoSpacing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Default="00652618" w:rsidP="005F33A9">
      <w:pPr>
        <w:pStyle w:val="NoSpacing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sz w:val="24"/>
          <w:szCs w:val="24"/>
          <w:lang w:eastAsia="ru-RU"/>
        </w:rPr>
        <w:t>-показать один из вариантов воспитания у школьников ЗОЖ во внеурочной деятельности;</w:t>
      </w:r>
    </w:p>
    <w:p w:rsidR="00652618" w:rsidRPr="00E4786B" w:rsidRDefault="00652618" w:rsidP="005F33A9">
      <w:pPr>
        <w:pStyle w:val="NoSpacing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Default="00652618" w:rsidP="005F33A9">
      <w:pPr>
        <w:pStyle w:val="NoSpacing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sz w:val="24"/>
          <w:szCs w:val="24"/>
          <w:lang w:eastAsia="ru-RU"/>
        </w:rPr>
        <w:t>- проанализировать работу по воспитанию у учащихся ЗОЖ;</w:t>
      </w:r>
    </w:p>
    <w:p w:rsidR="00652618" w:rsidRPr="00E4786B" w:rsidRDefault="00652618" w:rsidP="005F33A9">
      <w:pPr>
        <w:pStyle w:val="NoSpacing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Default="00652618" w:rsidP="005F33A9">
      <w:pPr>
        <w:pStyle w:val="NoSpacing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sz w:val="24"/>
          <w:szCs w:val="24"/>
          <w:lang w:eastAsia="ru-RU"/>
        </w:rPr>
        <w:t>- выделить наиболее эффективные пути организации деятельности по здоровьесбережению среди учеников школы;</w:t>
      </w:r>
    </w:p>
    <w:p w:rsidR="00652618" w:rsidRPr="00E4786B" w:rsidRDefault="00652618" w:rsidP="005F33A9">
      <w:pPr>
        <w:pStyle w:val="NoSpacing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5F33A9">
      <w:pPr>
        <w:pStyle w:val="NoSpacing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sz w:val="24"/>
          <w:szCs w:val="24"/>
          <w:lang w:eastAsia="ru-RU"/>
        </w:rPr>
        <w:t>- оценить результативность работы.</w:t>
      </w: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4786B">
        <w:rPr>
          <w:rFonts w:ascii="Times New Roman" w:hAnsi="Times New Roman"/>
          <w:b/>
          <w:sz w:val="24"/>
          <w:szCs w:val="24"/>
          <w:lang w:eastAsia="ru-RU"/>
        </w:rPr>
        <w:t>ПЛАНИРУЕМЫЕ РЕЗУЛЬТАТЫ</w:t>
      </w:r>
    </w:p>
    <w:p w:rsidR="00652618" w:rsidRPr="00E4786B" w:rsidRDefault="00652618" w:rsidP="0034012D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4786B">
        <w:rPr>
          <w:rFonts w:ascii="Times New Roman" w:hAnsi="Times New Roman"/>
          <w:b/>
          <w:sz w:val="24"/>
          <w:szCs w:val="24"/>
          <w:lang w:eastAsia="ru-RU"/>
        </w:rPr>
        <w:t xml:space="preserve">Личностные: </w:t>
      </w:r>
    </w:p>
    <w:p w:rsidR="00652618" w:rsidRPr="00E4786B" w:rsidRDefault="00652618" w:rsidP="0034012D">
      <w:pPr>
        <w:spacing w:after="0" w:line="240" w:lineRule="auto"/>
        <w:ind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4786B">
        <w:rPr>
          <w:rFonts w:ascii="Times New Roman" w:hAnsi="Times New Roman"/>
          <w:sz w:val="24"/>
          <w:szCs w:val="24"/>
          <w:lang w:eastAsia="ru-RU"/>
        </w:rPr>
        <w:t>-</w:t>
      </w:r>
      <w:r w:rsidRPr="00E4786B">
        <w:rPr>
          <w:rFonts w:ascii="Times New Roman" w:hAnsi="Times New Roman"/>
          <w:color w:val="000000"/>
          <w:sz w:val="23"/>
          <w:szCs w:val="23"/>
          <w:shd w:val="clear" w:color="auto" w:fill="FFFFFF"/>
        </w:rPr>
        <w:t xml:space="preserve"> </w:t>
      </w:r>
      <w:r w:rsidRPr="00E4786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формирование у учащихся активной жизненной позиции по проблеме ЗОЖ, желание приобретать новые знания.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4786B">
        <w:rPr>
          <w:rFonts w:ascii="Times New Roman" w:hAnsi="Times New Roman"/>
          <w:b/>
          <w:sz w:val="24"/>
          <w:szCs w:val="24"/>
          <w:lang w:eastAsia="ru-RU"/>
        </w:rPr>
        <w:t xml:space="preserve">Предметные: 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A92B0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E4786B">
        <w:rPr>
          <w:rFonts w:ascii="Times New Roman" w:hAnsi="Times New Roman"/>
          <w:sz w:val="24"/>
          <w:szCs w:val="24"/>
        </w:rPr>
        <w:t xml:space="preserve"> понимать  важность ЗОЖ, совершенствовать  знания об основных способах сохранения и укрепления здоровья; </w:t>
      </w:r>
    </w:p>
    <w:p w:rsidR="00652618" w:rsidRPr="00E4786B" w:rsidRDefault="00652618" w:rsidP="00A92B0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E4786B">
        <w:rPr>
          <w:rFonts w:ascii="Times New Roman" w:hAnsi="Times New Roman"/>
          <w:sz w:val="24"/>
          <w:szCs w:val="24"/>
        </w:rPr>
        <w:t xml:space="preserve"> оценивать наиболее значимые правила ЗОЖ;</w:t>
      </w:r>
    </w:p>
    <w:p w:rsidR="00652618" w:rsidRPr="00E4786B" w:rsidRDefault="00652618" w:rsidP="00A92B0A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E4786B">
        <w:rPr>
          <w:rFonts w:ascii="Times New Roman" w:hAnsi="Times New Roman"/>
          <w:sz w:val="24"/>
          <w:szCs w:val="24"/>
        </w:rPr>
        <w:t xml:space="preserve">  ориентироваться на выдающихся людей родного поселка, страны, вносить  посильный  личный  вклад  в  просветительскую работу по ведению ЗОЖ среди сверстников, в семье и т.д.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652618" w:rsidRPr="00E4786B" w:rsidRDefault="00652618" w:rsidP="0034012D">
      <w:pPr>
        <w:pStyle w:val="NormalWeb"/>
        <w:spacing w:before="0" w:beforeAutospacing="0" w:after="0" w:afterAutospacing="0"/>
        <w:ind w:firstLine="284"/>
        <w:jc w:val="both"/>
        <w:rPr>
          <w:b/>
        </w:rPr>
      </w:pPr>
      <w:r w:rsidRPr="00E4786B">
        <w:rPr>
          <w:b/>
        </w:rPr>
        <w:t xml:space="preserve">Межтапредметные: </w:t>
      </w:r>
    </w:p>
    <w:p w:rsidR="00652618" w:rsidRPr="00E4786B" w:rsidRDefault="00652618" w:rsidP="0034012D">
      <w:pPr>
        <w:pStyle w:val="NormalWeb"/>
        <w:spacing w:before="0" w:beforeAutospacing="0" w:after="0" w:afterAutospacing="0"/>
        <w:ind w:firstLine="284"/>
        <w:jc w:val="both"/>
        <w:rPr>
          <w:b/>
        </w:rPr>
      </w:pPr>
    </w:p>
    <w:p w:rsidR="00652618" w:rsidRPr="00A92B0A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92B0A">
        <w:rPr>
          <w:rFonts w:ascii="Times New Roman" w:hAnsi="Times New Roman"/>
          <w:b/>
          <w:bCs/>
          <w:sz w:val="24"/>
          <w:szCs w:val="24"/>
          <w:lang w:eastAsia="ru-RU"/>
        </w:rPr>
        <w:t>Регулятивные действия: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</w:p>
    <w:p w:rsidR="00652618" w:rsidRPr="00E4786B" w:rsidRDefault="00652618" w:rsidP="008E0A1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sz w:val="24"/>
          <w:szCs w:val="24"/>
          <w:lang w:eastAsia="ru-RU"/>
        </w:rPr>
        <w:t> -определять цель деятельности;</w:t>
      </w:r>
    </w:p>
    <w:p w:rsidR="00652618" w:rsidRPr="00E4786B" w:rsidRDefault="00652618" w:rsidP="008E0A1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sz w:val="24"/>
          <w:szCs w:val="24"/>
          <w:lang w:eastAsia="ru-RU"/>
        </w:rPr>
        <w:t>- составлять план выполнения заданий;</w:t>
      </w:r>
    </w:p>
    <w:p w:rsidR="00652618" w:rsidRPr="00E4786B" w:rsidRDefault="00652618" w:rsidP="008E0A1B">
      <w:pPr>
        <w:pStyle w:val="NormalWeb"/>
        <w:spacing w:before="0" w:beforeAutospacing="0" w:after="0" w:afterAutospacing="0"/>
        <w:jc w:val="both"/>
      </w:pPr>
      <w:r w:rsidRPr="00E4786B">
        <w:t>- устанавливать аналогии и причинно-следственные связи;</w:t>
      </w:r>
    </w:p>
    <w:p w:rsidR="00652618" w:rsidRPr="00E4786B" w:rsidRDefault="00652618" w:rsidP="008E0A1B">
      <w:pPr>
        <w:pStyle w:val="NormalWeb"/>
        <w:spacing w:before="0" w:beforeAutospacing="0" w:after="0" w:afterAutospacing="0"/>
        <w:jc w:val="both"/>
      </w:pPr>
      <w:r w:rsidRPr="00E4786B">
        <w:t xml:space="preserve"> - выстраивать логическую цепь рассуждений; </w:t>
      </w:r>
    </w:p>
    <w:p w:rsidR="00652618" w:rsidRPr="00E4786B" w:rsidRDefault="00652618" w:rsidP="008E0A1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sz w:val="24"/>
          <w:szCs w:val="24"/>
          <w:lang w:eastAsia="ru-RU"/>
        </w:rPr>
        <w:t>- оценивать правильность выполненного задания на основе плана;</w:t>
      </w:r>
    </w:p>
    <w:p w:rsidR="00652618" w:rsidRPr="00E4786B" w:rsidRDefault="00652618" w:rsidP="008E0A1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sz w:val="24"/>
          <w:szCs w:val="24"/>
          <w:lang w:eastAsia="ru-RU"/>
        </w:rPr>
        <w:t>- учиться корректировать выполнение задания в соответствии с планом, давать оценку своей работе и работе других.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8E0A1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8E0A1B">
        <w:rPr>
          <w:rFonts w:ascii="Times New Roman" w:hAnsi="Times New Roman"/>
          <w:b/>
          <w:bCs/>
          <w:sz w:val="24"/>
          <w:szCs w:val="24"/>
          <w:lang w:eastAsia="ru-RU"/>
        </w:rPr>
        <w:t>Познавательные действия:</w:t>
      </w:r>
      <w:r w:rsidRPr="008E0A1B">
        <w:rPr>
          <w:rFonts w:ascii="Times New Roman" w:hAnsi="Times New Roman"/>
          <w:sz w:val="24"/>
          <w:szCs w:val="24"/>
          <w:lang w:eastAsia="ru-RU"/>
        </w:rPr>
        <w:t> 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652618" w:rsidRPr="00E4786B" w:rsidRDefault="00652618" w:rsidP="00D12CA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sz w:val="24"/>
          <w:szCs w:val="24"/>
          <w:lang w:eastAsia="ru-RU"/>
        </w:rPr>
        <w:t>-уметь извлекать информацию, представленную в виде текста, иллюстрации, беседы;</w:t>
      </w:r>
    </w:p>
    <w:p w:rsidR="00652618" w:rsidRPr="00E4786B" w:rsidRDefault="00652618" w:rsidP="00D12CA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sz w:val="24"/>
          <w:szCs w:val="24"/>
          <w:lang w:eastAsia="ru-RU"/>
        </w:rPr>
        <w:t>- уметь добывать информацию из дополнительных источников информации, ставить задачу и решать ее.</w:t>
      </w:r>
    </w:p>
    <w:p w:rsidR="00652618" w:rsidRPr="00E4786B" w:rsidRDefault="00652618" w:rsidP="00D12CAB">
      <w:pPr>
        <w:pStyle w:val="NormalWeb"/>
        <w:spacing w:before="0" w:beforeAutospacing="0" w:after="0" w:afterAutospacing="0"/>
        <w:jc w:val="both"/>
      </w:pPr>
      <w:r w:rsidRPr="00E4786B">
        <w:t xml:space="preserve">- представлять информацию в виде таблиц, схем, опорного конспекта, в том числе с применением средств ИКТ. </w:t>
      </w:r>
    </w:p>
    <w:p w:rsidR="00652618" w:rsidRPr="00D12CAB" w:rsidRDefault="00652618" w:rsidP="00D12CAB">
      <w:pPr>
        <w:pStyle w:val="NormalWeb"/>
        <w:spacing w:before="0" w:beforeAutospacing="0" w:after="0" w:afterAutospacing="0"/>
        <w:jc w:val="both"/>
      </w:pPr>
    </w:p>
    <w:p w:rsidR="00652618" w:rsidRPr="00D12CAB" w:rsidRDefault="00652618" w:rsidP="00D12CAB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12CAB">
        <w:rPr>
          <w:rFonts w:ascii="Times New Roman" w:hAnsi="Times New Roman"/>
          <w:b/>
          <w:bCs/>
          <w:sz w:val="24"/>
          <w:szCs w:val="24"/>
          <w:lang w:eastAsia="ru-RU"/>
        </w:rPr>
        <w:t>Коммуникативные действия: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</w:p>
    <w:p w:rsidR="00652618" w:rsidRPr="00E4786B" w:rsidRDefault="00652618" w:rsidP="00267589">
      <w:pPr>
        <w:pStyle w:val="NormalWeb"/>
        <w:spacing w:before="0" w:beforeAutospacing="0" w:after="0" w:afterAutospacing="0"/>
        <w:jc w:val="both"/>
      </w:pPr>
      <w:r w:rsidRPr="00E4786B">
        <w:t xml:space="preserve">- организовывать взаимодействие в группе (распределять роли, договариваться друг с другом и т.д.); </w:t>
      </w:r>
    </w:p>
    <w:p w:rsidR="00652618" w:rsidRPr="00E4786B" w:rsidRDefault="00652618" w:rsidP="00267589">
      <w:pPr>
        <w:pStyle w:val="NormalWeb"/>
        <w:spacing w:before="0" w:beforeAutospacing="0" w:after="0" w:afterAutospacing="0"/>
        <w:jc w:val="both"/>
      </w:pPr>
      <w:r w:rsidRPr="00E4786B">
        <w:t xml:space="preserve">- предвидеть (прогнозировать) последствия коллективных решений; </w:t>
      </w:r>
    </w:p>
    <w:p w:rsidR="00652618" w:rsidRPr="00E4786B" w:rsidRDefault="00652618" w:rsidP="00267589">
      <w:pPr>
        <w:pStyle w:val="NormalWeb"/>
        <w:spacing w:before="0" w:beforeAutospacing="0" w:after="0" w:afterAutospacing="0"/>
        <w:jc w:val="both"/>
      </w:pPr>
      <w:r w:rsidRPr="00E4786B">
        <w:t>- оформлять свои мысли в устной и письменной речи с учетом своих учебных и жизненных речевых ситуаций, в том числе с применением средств ИКТ;</w:t>
      </w:r>
    </w:p>
    <w:p w:rsidR="00652618" w:rsidRPr="00E4786B" w:rsidRDefault="00652618" w:rsidP="00267589">
      <w:pPr>
        <w:pStyle w:val="NormalWeb"/>
        <w:spacing w:before="0" w:beforeAutospacing="0" w:after="0" w:afterAutospacing="0"/>
        <w:jc w:val="both"/>
      </w:pPr>
      <w:r w:rsidRPr="00E4786B">
        <w:t xml:space="preserve"> - при необходимости отстаивать свою точку зрения, аргументируя ее, учиться подтверждать аргументы фактами; </w:t>
      </w:r>
    </w:p>
    <w:p w:rsidR="00652618" w:rsidRPr="00E4786B" w:rsidRDefault="00652618" w:rsidP="00267589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86B">
        <w:rPr>
          <w:rFonts w:ascii="Times New Roman" w:hAnsi="Times New Roman"/>
          <w:sz w:val="24"/>
          <w:szCs w:val="24"/>
        </w:rPr>
        <w:t xml:space="preserve">- слушать других, пытаться принимать другую точку зрения, быть готовым изменить свою точку зрения. </w:t>
      </w:r>
    </w:p>
    <w:p w:rsidR="00652618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4786B">
        <w:rPr>
          <w:rFonts w:ascii="Times New Roman" w:hAnsi="Times New Roman"/>
          <w:b/>
          <w:sz w:val="24"/>
          <w:szCs w:val="24"/>
          <w:lang w:eastAsia="ru-RU"/>
        </w:rPr>
        <w:t>Основная организационная форма:</w:t>
      </w:r>
      <w:r w:rsidRPr="00E4786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4786B">
        <w:rPr>
          <w:rFonts w:ascii="Times New Roman" w:hAnsi="Times New Roman"/>
          <w:sz w:val="24"/>
          <w:szCs w:val="24"/>
          <w:shd w:val="clear" w:color="auto" w:fill="FFFFFF"/>
        </w:rPr>
        <w:t>образовательный квест. 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E4786B">
        <w:rPr>
          <w:rFonts w:ascii="Times New Roman" w:hAnsi="Times New Roman"/>
          <w:b/>
          <w:sz w:val="24"/>
          <w:szCs w:val="24"/>
          <w:lang w:eastAsia="ru-RU"/>
        </w:rPr>
        <w:t>Образовательные ресурсы: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sz w:val="24"/>
          <w:szCs w:val="24"/>
          <w:lang w:eastAsia="ru-RU"/>
        </w:rPr>
        <w:t>-ФАП Кузьмищенского сельского поселения;</w:t>
      </w:r>
    </w:p>
    <w:p w:rsidR="00652618" w:rsidRPr="00E4786B" w:rsidRDefault="00652618" w:rsidP="0034012D">
      <w:pPr>
        <w:pStyle w:val="c18"/>
        <w:shd w:val="clear" w:color="auto" w:fill="FFFFFF"/>
        <w:spacing w:before="0" w:beforeAutospacing="0" w:after="0" w:afterAutospacing="0"/>
        <w:ind w:firstLine="284"/>
        <w:jc w:val="both"/>
        <w:rPr>
          <w:rStyle w:val="c3"/>
        </w:rPr>
      </w:pPr>
      <w:r w:rsidRPr="00E4786B">
        <w:rPr>
          <w:rStyle w:val="c3"/>
        </w:rPr>
        <w:t>- школьн</w:t>
      </w:r>
      <w:r>
        <w:rPr>
          <w:rStyle w:val="c3"/>
        </w:rPr>
        <w:t>ая столовая</w:t>
      </w:r>
      <w:r w:rsidRPr="00E4786B">
        <w:rPr>
          <w:rStyle w:val="c3"/>
        </w:rPr>
        <w:t>;</w:t>
      </w:r>
    </w:p>
    <w:p w:rsidR="00652618" w:rsidRPr="00E4786B" w:rsidRDefault="00652618" w:rsidP="0034012D">
      <w:pPr>
        <w:pStyle w:val="c18"/>
        <w:shd w:val="clear" w:color="auto" w:fill="FFFFFF"/>
        <w:spacing w:before="0" w:beforeAutospacing="0" w:after="0" w:afterAutospacing="0"/>
        <w:ind w:firstLine="284"/>
        <w:jc w:val="both"/>
        <w:rPr>
          <w:rStyle w:val="c3"/>
        </w:rPr>
      </w:pPr>
      <w:r w:rsidRPr="00E4786B">
        <w:rPr>
          <w:rStyle w:val="c3"/>
        </w:rPr>
        <w:t>- школьная библиотека;</w:t>
      </w:r>
    </w:p>
    <w:p w:rsidR="00652618" w:rsidRPr="00E4786B" w:rsidRDefault="00652618" w:rsidP="0034012D">
      <w:pPr>
        <w:pStyle w:val="c18"/>
        <w:shd w:val="clear" w:color="auto" w:fill="FFFFFF"/>
        <w:spacing w:before="0" w:beforeAutospacing="0" w:after="0" w:afterAutospacing="0"/>
        <w:ind w:firstLine="284"/>
        <w:jc w:val="both"/>
        <w:rPr>
          <w:rStyle w:val="c3"/>
        </w:rPr>
      </w:pPr>
      <w:r w:rsidRPr="00E4786B">
        <w:rPr>
          <w:rStyle w:val="c3"/>
        </w:rPr>
        <w:t>- сельская библиотека Кузьмищенского сельского поселения;</w:t>
      </w:r>
    </w:p>
    <w:p w:rsidR="00652618" w:rsidRPr="00E4786B" w:rsidRDefault="00652618" w:rsidP="0034012D">
      <w:pPr>
        <w:pStyle w:val="c18"/>
        <w:shd w:val="clear" w:color="auto" w:fill="FFFFFF"/>
        <w:spacing w:before="0" w:beforeAutospacing="0" w:after="0" w:afterAutospacing="0"/>
        <w:ind w:firstLine="284"/>
        <w:jc w:val="both"/>
        <w:rPr>
          <w:rStyle w:val="c3"/>
        </w:rPr>
      </w:pPr>
      <w:r w:rsidRPr="00E4786B">
        <w:rPr>
          <w:rStyle w:val="c3"/>
        </w:rPr>
        <w:t>- встречи и беседы с жителями Кузьмищенского сельского поселения;</w:t>
      </w:r>
    </w:p>
    <w:p w:rsidR="00652618" w:rsidRPr="00E4786B" w:rsidRDefault="00652618" w:rsidP="0034012D">
      <w:pPr>
        <w:pStyle w:val="c18"/>
        <w:shd w:val="clear" w:color="auto" w:fill="FFFFFF"/>
        <w:spacing w:before="0" w:beforeAutospacing="0" w:after="0" w:afterAutospacing="0"/>
        <w:ind w:firstLine="284"/>
        <w:jc w:val="both"/>
      </w:pPr>
      <w:r w:rsidRPr="00E4786B">
        <w:rPr>
          <w:rStyle w:val="c3"/>
        </w:rPr>
        <w:t>- выставки</w:t>
      </w:r>
      <w:r>
        <w:rPr>
          <w:rStyle w:val="c3"/>
        </w:rPr>
        <w:t>.</w:t>
      </w:r>
    </w:p>
    <w:p w:rsidR="00652618" w:rsidRPr="00E4786B" w:rsidRDefault="00652618" w:rsidP="0034012D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Default="00652618" w:rsidP="0034012D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4786B">
        <w:rPr>
          <w:rFonts w:ascii="Times New Roman" w:hAnsi="Times New Roman"/>
          <w:b/>
          <w:sz w:val="24"/>
          <w:szCs w:val="24"/>
          <w:lang w:eastAsia="ru-RU"/>
        </w:rPr>
        <w:t>МЕХАНИЗМЫ РЕАЛИЗАЦИИ</w:t>
      </w:r>
    </w:p>
    <w:p w:rsidR="00652618" w:rsidRPr="00E4786B" w:rsidRDefault="00652618" w:rsidP="0034012D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4786B">
        <w:rPr>
          <w:rFonts w:ascii="Times New Roman" w:hAnsi="Times New Roman"/>
          <w:b/>
          <w:sz w:val="24"/>
          <w:szCs w:val="24"/>
          <w:lang w:eastAsia="ru-RU"/>
        </w:rPr>
        <w:t>Методической разработки образовательного квеста</w:t>
      </w:r>
    </w:p>
    <w:p w:rsidR="00652618" w:rsidRPr="00456A99" w:rsidRDefault="00652618" w:rsidP="0034012D">
      <w:pPr>
        <w:spacing w:after="0" w:line="240" w:lineRule="auto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56A99">
        <w:rPr>
          <w:rFonts w:ascii="Times New Roman" w:hAnsi="Times New Roman"/>
          <w:b/>
          <w:sz w:val="24"/>
          <w:szCs w:val="24"/>
          <w:lang w:eastAsia="ru-RU"/>
        </w:rPr>
        <w:t>«</w:t>
      </w:r>
      <w:r w:rsidRPr="00456A99">
        <w:rPr>
          <w:rFonts w:ascii="Times New Roman" w:hAnsi="Times New Roman"/>
          <w:b/>
          <w:sz w:val="24"/>
          <w:szCs w:val="24"/>
        </w:rPr>
        <w:t>Семь секретов здоровья</w:t>
      </w:r>
      <w:r w:rsidRPr="00456A99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652618" w:rsidRPr="00E4786B" w:rsidRDefault="00652618" w:rsidP="0034012D">
      <w:pPr>
        <w:spacing w:after="0" w:line="240" w:lineRule="auto"/>
        <w:ind w:right="-650" w:firstLine="284"/>
        <w:jc w:val="both"/>
        <w:rPr>
          <w:rFonts w:ascii="Times New Roman" w:hAnsi="Times New Roman"/>
          <w:sz w:val="24"/>
          <w:szCs w:val="24"/>
        </w:rPr>
      </w:pPr>
    </w:p>
    <w:p w:rsidR="00652618" w:rsidRPr="00E4786B" w:rsidRDefault="00652618" w:rsidP="00CE0022">
      <w:pPr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E4786B">
        <w:rPr>
          <w:rFonts w:ascii="Times New Roman" w:hAnsi="Times New Roman"/>
          <w:color w:val="000000"/>
          <w:sz w:val="24"/>
          <w:szCs w:val="24"/>
        </w:rPr>
        <w:t>Создание рабочей группы.</w:t>
      </w:r>
    </w:p>
    <w:p w:rsidR="00652618" w:rsidRPr="00E4786B" w:rsidRDefault="00652618" w:rsidP="00CE0022">
      <w:pPr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r w:rsidRPr="00E4786B">
        <w:rPr>
          <w:rFonts w:ascii="Times New Roman" w:hAnsi="Times New Roman"/>
          <w:color w:val="000000"/>
          <w:sz w:val="24"/>
          <w:szCs w:val="24"/>
        </w:rPr>
        <w:t>Разработка легенды игры и выбор мест проведения квеста в д. Кузьмищи.</w:t>
      </w:r>
    </w:p>
    <w:p w:rsidR="00652618" w:rsidRPr="00E4786B" w:rsidRDefault="00652618" w:rsidP="00CE0022">
      <w:pPr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 </w:t>
      </w:r>
      <w:r w:rsidRPr="00E4786B">
        <w:rPr>
          <w:rFonts w:ascii="Times New Roman" w:hAnsi="Times New Roman"/>
          <w:color w:val="000000"/>
          <w:sz w:val="24"/>
          <w:szCs w:val="24"/>
        </w:rPr>
        <w:t>Привлечение преподавателей - предметников к детальной проработке этапов игры, описанию кейса и разработке рабочего листа квеста.</w:t>
      </w:r>
    </w:p>
    <w:p w:rsidR="00652618" w:rsidRPr="00E4786B" w:rsidRDefault="00652618" w:rsidP="00CE0022">
      <w:pPr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 </w:t>
      </w:r>
      <w:r w:rsidRPr="00E4786B">
        <w:rPr>
          <w:rFonts w:ascii="Times New Roman" w:hAnsi="Times New Roman"/>
          <w:color w:val="000000"/>
          <w:sz w:val="24"/>
          <w:szCs w:val="24"/>
        </w:rPr>
        <w:t xml:space="preserve">Разработка сценария (описания) квеста. </w:t>
      </w:r>
    </w:p>
    <w:p w:rsidR="00652618" w:rsidRPr="00E4786B" w:rsidRDefault="00652618" w:rsidP="00CE0022">
      <w:pPr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 </w:t>
      </w:r>
      <w:r w:rsidRPr="00E4786B">
        <w:rPr>
          <w:rFonts w:ascii="Times New Roman" w:hAnsi="Times New Roman"/>
          <w:color w:val="000000"/>
          <w:sz w:val="24"/>
          <w:szCs w:val="24"/>
        </w:rPr>
        <w:t>Определение ресурсов,  необходимых для организации игры.</w:t>
      </w:r>
    </w:p>
    <w:p w:rsidR="00652618" w:rsidRPr="00E4786B" w:rsidRDefault="00652618" w:rsidP="00CE0022">
      <w:pPr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6. </w:t>
      </w:r>
      <w:r w:rsidRPr="00E4786B">
        <w:rPr>
          <w:rFonts w:ascii="Times New Roman" w:hAnsi="Times New Roman"/>
          <w:color w:val="000000"/>
          <w:sz w:val="24"/>
          <w:szCs w:val="24"/>
        </w:rPr>
        <w:t>Распределение ролей в команде преподавателей.</w:t>
      </w:r>
    </w:p>
    <w:p w:rsidR="00652618" w:rsidRPr="00E4786B" w:rsidRDefault="00652618" w:rsidP="00CE0022">
      <w:pPr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7. </w:t>
      </w:r>
      <w:r w:rsidRPr="00E4786B">
        <w:rPr>
          <w:rFonts w:ascii="Times New Roman" w:hAnsi="Times New Roman"/>
          <w:color w:val="000000"/>
          <w:sz w:val="24"/>
          <w:szCs w:val="24"/>
        </w:rPr>
        <w:t>Привлечение родителей  школьников к подготовке и проведению игры.</w:t>
      </w:r>
    </w:p>
    <w:p w:rsidR="00652618" w:rsidRPr="00E4786B" w:rsidRDefault="00652618" w:rsidP="00CE0022">
      <w:pPr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8. </w:t>
      </w:r>
      <w:r w:rsidRPr="00E4786B">
        <w:rPr>
          <w:rFonts w:ascii="Times New Roman" w:hAnsi="Times New Roman"/>
          <w:color w:val="000000"/>
          <w:sz w:val="24"/>
          <w:szCs w:val="24"/>
        </w:rPr>
        <w:t>Синхронизация действий с коллегами.</w:t>
      </w:r>
    </w:p>
    <w:p w:rsidR="00652618" w:rsidRPr="00E4786B" w:rsidRDefault="00652618" w:rsidP="00CE0022">
      <w:pPr>
        <w:spacing w:after="0" w:line="240" w:lineRule="auto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9. </w:t>
      </w:r>
      <w:r w:rsidRPr="00E4786B">
        <w:rPr>
          <w:rFonts w:ascii="Times New Roman" w:hAnsi="Times New Roman"/>
          <w:color w:val="000000"/>
          <w:sz w:val="24"/>
          <w:szCs w:val="24"/>
        </w:rPr>
        <w:t>Организация взаимодействия с органами местного самоуправления.</w:t>
      </w:r>
    </w:p>
    <w:p w:rsidR="00652618" w:rsidRPr="00E4786B" w:rsidRDefault="00652618" w:rsidP="0034012D">
      <w:pPr>
        <w:pStyle w:val="NormalWeb"/>
        <w:spacing w:before="0" w:beforeAutospacing="0" w:after="0" w:afterAutospacing="0"/>
        <w:ind w:left="360" w:firstLine="284"/>
        <w:jc w:val="both"/>
        <w:rPr>
          <w:color w:val="000000"/>
        </w:rPr>
      </w:pPr>
    </w:p>
    <w:p w:rsidR="00652618" w:rsidRPr="00E4786B" w:rsidRDefault="00652618" w:rsidP="0034012D">
      <w:pPr>
        <w:pStyle w:val="NormalWeb"/>
        <w:spacing w:before="0" w:beforeAutospacing="0" w:after="0" w:afterAutospacing="0"/>
        <w:ind w:firstLine="284"/>
        <w:jc w:val="both"/>
        <w:rPr>
          <w:color w:val="000000"/>
        </w:rPr>
      </w:pPr>
      <w:r w:rsidRPr="00E4786B">
        <w:rPr>
          <w:color w:val="000000"/>
        </w:rPr>
        <w:t xml:space="preserve">Нами были разработаны </w:t>
      </w:r>
      <w:r w:rsidRPr="009F489A">
        <w:t xml:space="preserve">семь маршрутов </w:t>
      </w:r>
      <w:r w:rsidRPr="00E4786B">
        <w:rPr>
          <w:color w:val="000000"/>
        </w:rPr>
        <w:t>для  четырех команд. Численность команды – шесть</w:t>
      </w:r>
      <w:r>
        <w:rPr>
          <w:color w:val="000000"/>
        </w:rPr>
        <w:t xml:space="preserve"> - десять</w:t>
      </w:r>
      <w:r w:rsidRPr="00E4786B">
        <w:rPr>
          <w:color w:val="000000"/>
        </w:rPr>
        <w:t xml:space="preserve"> человек. </w:t>
      </w:r>
    </w:p>
    <w:p w:rsidR="00652618" w:rsidRPr="00E4786B" w:rsidRDefault="00652618" w:rsidP="0034012D">
      <w:pPr>
        <w:pStyle w:val="NormalWeb"/>
        <w:spacing w:before="0" w:beforeAutospacing="0" w:after="0" w:afterAutospacing="0"/>
        <w:ind w:left="360" w:firstLine="284"/>
        <w:jc w:val="both"/>
        <w:rPr>
          <w:color w:val="000000"/>
        </w:rPr>
      </w:pPr>
    </w:p>
    <w:p w:rsidR="00652618" w:rsidRPr="00E4786B" w:rsidRDefault="00652618" w:rsidP="0034012D">
      <w:pPr>
        <w:pStyle w:val="NormalWeb"/>
        <w:spacing w:before="0" w:beforeAutospacing="0" w:after="0" w:afterAutospacing="0"/>
        <w:ind w:firstLine="284"/>
        <w:jc w:val="both"/>
        <w:rPr>
          <w:b/>
          <w:color w:val="000000"/>
        </w:rPr>
      </w:pPr>
      <w:r w:rsidRPr="00E4786B">
        <w:rPr>
          <w:b/>
          <w:color w:val="000000"/>
        </w:rPr>
        <w:t>Исследуемые объекты:</w:t>
      </w:r>
    </w:p>
    <w:p w:rsidR="00652618" w:rsidRPr="00E4786B" w:rsidRDefault="00652618" w:rsidP="0034012D">
      <w:pPr>
        <w:pStyle w:val="NormalWeb"/>
        <w:spacing w:before="0" w:beforeAutospacing="0" w:after="0" w:afterAutospacing="0"/>
        <w:ind w:firstLine="284"/>
        <w:jc w:val="both"/>
        <w:rPr>
          <w:b/>
          <w:color w:val="000000"/>
        </w:rPr>
      </w:pPr>
    </w:p>
    <w:p w:rsidR="00652618" w:rsidRDefault="00652618" w:rsidP="009F489A">
      <w:pPr>
        <w:spacing w:after="0"/>
        <w:ind w:left="3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Секрет 1. </w:t>
      </w:r>
      <w:r w:rsidRPr="00411B66">
        <w:rPr>
          <w:rFonts w:ascii="Times New Roman" w:hAnsi="Times New Roman"/>
          <w:b/>
          <w:sz w:val="24"/>
          <w:szCs w:val="24"/>
        </w:rPr>
        <w:t>Опасные предметы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652618" w:rsidRDefault="00652618" w:rsidP="002E1CCD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D408C3">
        <w:rPr>
          <w:rFonts w:ascii="Times New Roman" w:hAnsi="Times New Roman"/>
          <w:b/>
          <w:sz w:val="24"/>
          <w:szCs w:val="24"/>
        </w:rPr>
        <w:t>Секрет 2. Режим дня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652618" w:rsidRDefault="00652618" w:rsidP="002E1CCD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Секрет 3. Правила гигиены.</w:t>
      </w:r>
    </w:p>
    <w:p w:rsidR="00652618" w:rsidRPr="00D408C3" w:rsidRDefault="00652618" w:rsidP="002E1CCD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Секрет 4. Скорая помощь.</w:t>
      </w:r>
    </w:p>
    <w:p w:rsidR="00652618" w:rsidRPr="00827F6B" w:rsidRDefault="00652618" w:rsidP="00827F6B">
      <w:pPr>
        <w:pStyle w:val="NormalWeb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</w:t>
      </w:r>
      <w:r w:rsidRPr="00827F6B">
        <w:rPr>
          <w:b/>
        </w:rPr>
        <w:t>Секрет 5.</w:t>
      </w:r>
      <w:r>
        <w:rPr>
          <w:b/>
        </w:rPr>
        <w:t xml:space="preserve"> Полезная и вредная еда.</w:t>
      </w:r>
    </w:p>
    <w:p w:rsidR="00652618" w:rsidRPr="001471DC" w:rsidRDefault="00652618" w:rsidP="001471DC">
      <w:pPr>
        <w:pStyle w:val="NormalWeb"/>
        <w:spacing w:before="0" w:beforeAutospacing="0" w:after="0" w:afterAutospacing="0"/>
        <w:jc w:val="both"/>
        <w:rPr>
          <w:b/>
          <w:color w:val="000000"/>
        </w:rPr>
      </w:pPr>
      <w:r>
        <w:rPr>
          <w:b/>
          <w:color w:val="000000"/>
        </w:rPr>
        <w:t xml:space="preserve">      </w:t>
      </w:r>
      <w:r w:rsidRPr="001471DC">
        <w:rPr>
          <w:b/>
          <w:color w:val="000000"/>
        </w:rPr>
        <w:t>Секрет 6.</w:t>
      </w:r>
      <w:r>
        <w:rPr>
          <w:b/>
          <w:color w:val="000000"/>
        </w:rPr>
        <w:t xml:space="preserve"> Лекарственные растения.</w:t>
      </w:r>
    </w:p>
    <w:p w:rsidR="00652618" w:rsidRDefault="00652618" w:rsidP="0034012D">
      <w:pPr>
        <w:pStyle w:val="c12"/>
        <w:shd w:val="clear" w:color="auto" w:fill="FFFFFF"/>
        <w:spacing w:before="0" w:beforeAutospacing="0" w:after="0" w:afterAutospacing="0"/>
        <w:ind w:firstLine="284"/>
        <w:rPr>
          <w:b/>
          <w:color w:val="000000"/>
        </w:rPr>
      </w:pPr>
      <w:r>
        <w:rPr>
          <w:b/>
          <w:color w:val="000000"/>
        </w:rPr>
        <w:t xml:space="preserve"> Секрет 7. Спортивный.</w:t>
      </w:r>
    </w:p>
    <w:p w:rsidR="00652618" w:rsidRDefault="00652618" w:rsidP="0034012D">
      <w:pPr>
        <w:pStyle w:val="c12"/>
        <w:shd w:val="clear" w:color="auto" w:fill="FFFFFF"/>
        <w:spacing w:before="0" w:beforeAutospacing="0" w:after="0" w:afterAutospacing="0"/>
        <w:ind w:firstLine="284"/>
        <w:rPr>
          <w:b/>
          <w:color w:val="000000"/>
        </w:rPr>
      </w:pPr>
    </w:p>
    <w:p w:rsidR="00652618" w:rsidRDefault="00652618" w:rsidP="0034012D">
      <w:pPr>
        <w:pStyle w:val="c12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E4786B">
        <w:rPr>
          <w:b/>
          <w:color w:val="000000"/>
        </w:rPr>
        <w:t>Легенда:</w:t>
      </w:r>
      <w:r w:rsidRPr="00E4786B">
        <w:rPr>
          <w:color w:val="000000"/>
        </w:rPr>
        <w:t xml:space="preserve"> </w:t>
      </w:r>
    </w:p>
    <w:p w:rsidR="00652618" w:rsidRDefault="00652618" w:rsidP="0034012D">
      <w:pPr>
        <w:pStyle w:val="c12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</w:p>
    <w:p w:rsidR="00652618" w:rsidRDefault="00652618" w:rsidP="0034012D">
      <w:pPr>
        <w:pStyle w:val="c12"/>
        <w:shd w:val="clear" w:color="auto" w:fill="FFFFFF"/>
        <w:spacing w:before="0" w:beforeAutospacing="0" w:after="0" w:afterAutospacing="0"/>
        <w:ind w:firstLine="284"/>
        <w:rPr>
          <w:b/>
        </w:rPr>
      </w:pPr>
      <w:r w:rsidRPr="00941EC9">
        <w:rPr>
          <w:b/>
        </w:rPr>
        <w:t>«Чтобы сохранить здоровье до глубокой старости, надо соблюдать правила здорового образа жизни с раннего возраста».</w:t>
      </w:r>
    </w:p>
    <w:p w:rsidR="00652618" w:rsidRPr="00941EC9" w:rsidRDefault="00652618" w:rsidP="0034012D">
      <w:pPr>
        <w:pStyle w:val="c12"/>
        <w:shd w:val="clear" w:color="auto" w:fill="FFFFFF"/>
        <w:spacing w:before="0" w:beforeAutospacing="0" w:after="0" w:afterAutospacing="0"/>
        <w:ind w:firstLine="284"/>
        <w:rPr>
          <w:b/>
          <w:color w:val="000000"/>
        </w:rPr>
      </w:pPr>
    </w:p>
    <w:p w:rsidR="00652618" w:rsidRPr="00E4786B" w:rsidRDefault="00652618" w:rsidP="0034012D">
      <w:pPr>
        <w:pStyle w:val="c12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 w:rsidRPr="00E4786B">
        <w:rPr>
          <w:b/>
          <w:i/>
          <w:color w:val="000000"/>
        </w:rPr>
        <w:t>«</w:t>
      </w:r>
      <w:r w:rsidRPr="00E4786B">
        <w:rPr>
          <w:rStyle w:val="c8"/>
          <w:color w:val="111111"/>
        </w:rPr>
        <w:t>Здравствуй - лучшее из слов,</w:t>
      </w:r>
    </w:p>
    <w:p w:rsidR="00652618" w:rsidRPr="00E4786B" w:rsidRDefault="00652618" w:rsidP="00941EC9">
      <w:pPr>
        <w:pStyle w:val="c12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8"/>
          <w:color w:val="111111"/>
        </w:rPr>
        <w:t xml:space="preserve">    </w:t>
      </w:r>
      <w:r w:rsidRPr="00E4786B">
        <w:rPr>
          <w:rStyle w:val="c8"/>
          <w:color w:val="111111"/>
        </w:rPr>
        <w:t xml:space="preserve"> «Здравствуй» значит - будь здоров.</w:t>
      </w:r>
    </w:p>
    <w:p w:rsidR="00652618" w:rsidRPr="00E4786B" w:rsidRDefault="00652618" w:rsidP="0034012D">
      <w:pPr>
        <w:pStyle w:val="c12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>
        <w:rPr>
          <w:rStyle w:val="c8"/>
          <w:color w:val="111111"/>
        </w:rPr>
        <w:t>«</w:t>
      </w:r>
      <w:r w:rsidRPr="00E4786B">
        <w:rPr>
          <w:rStyle w:val="c8"/>
          <w:color w:val="111111"/>
        </w:rPr>
        <w:t>Здравствуй!</w:t>
      </w:r>
      <w:r>
        <w:rPr>
          <w:rStyle w:val="c8"/>
          <w:color w:val="111111"/>
        </w:rPr>
        <w:t>»</w:t>
      </w:r>
      <w:r w:rsidRPr="00E4786B">
        <w:rPr>
          <w:rStyle w:val="c8"/>
          <w:color w:val="111111"/>
        </w:rPr>
        <w:t xml:space="preserve"> –</w:t>
      </w:r>
      <w:r>
        <w:rPr>
          <w:rStyle w:val="c8"/>
          <w:color w:val="111111"/>
        </w:rPr>
        <w:t xml:space="preserve"> </w:t>
      </w:r>
      <w:r w:rsidRPr="00E4786B">
        <w:rPr>
          <w:rStyle w:val="c8"/>
          <w:color w:val="111111"/>
        </w:rPr>
        <w:t>скажешь человеку.</w:t>
      </w:r>
    </w:p>
    <w:p w:rsidR="00652618" w:rsidRPr="00E4786B" w:rsidRDefault="00652618" w:rsidP="0034012D">
      <w:pPr>
        <w:pStyle w:val="c12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>
        <w:rPr>
          <w:rStyle w:val="c8"/>
          <w:color w:val="111111"/>
        </w:rPr>
        <w:t>«</w:t>
      </w:r>
      <w:r w:rsidRPr="00E4786B">
        <w:rPr>
          <w:rStyle w:val="c8"/>
          <w:color w:val="111111"/>
        </w:rPr>
        <w:t>Здравствуй!</w:t>
      </w:r>
      <w:r>
        <w:rPr>
          <w:rStyle w:val="c8"/>
          <w:color w:val="111111"/>
        </w:rPr>
        <w:t>»</w:t>
      </w:r>
      <w:r w:rsidRPr="00E4786B">
        <w:rPr>
          <w:rStyle w:val="c8"/>
          <w:color w:val="111111"/>
        </w:rPr>
        <w:t xml:space="preserve"> – </w:t>
      </w:r>
      <w:r>
        <w:rPr>
          <w:rStyle w:val="c8"/>
          <w:color w:val="111111"/>
        </w:rPr>
        <w:t>скажет</w:t>
      </w:r>
      <w:r w:rsidRPr="00E4786B">
        <w:rPr>
          <w:rStyle w:val="c8"/>
          <w:color w:val="111111"/>
        </w:rPr>
        <w:t xml:space="preserve"> он в ответ</w:t>
      </w:r>
      <w:r>
        <w:rPr>
          <w:rStyle w:val="c8"/>
          <w:color w:val="111111"/>
        </w:rPr>
        <w:t>.</w:t>
      </w:r>
    </w:p>
    <w:p w:rsidR="00652618" w:rsidRPr="00E4786B" w:rsidRDefault="00652618" w:rsidP="0034012D">
      <w:pPr>
        <w:pStyle w:val="c12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>
        <w:rPr>
          <w:rStyle w:val="c8"/>
          <w:color w:val="111111"/>
        </w:rPr>
        <w:t>«Здравствуй», значит, без</w:t>
      </w:r>
      <w:r w:rsidRPr="00E4786B">
        <w:rPr>
          <w:rStyle w:val="c8"/>
          <w:color w:val="111111"/>
        </w:rPr>
        <w:t xml:space="preserve"> в аптек</w:t>
      </w:r>
      <w:r>
        <w:rPr>
          <w:rStyle w:val="c8"/>
          <w:color w:val="111111"/>
        </w:rPr>
        <w:t>и</w:t>
      </w:r>
    </w:p>
    <w:p w:rsidR="00652618" w:rsidRPr="00E4786B" w:rsidRDefault="00652618" w:rsidP="0034012D">
      <w:pPr>
        <w:pStyle w:val="c12"/>
        <w:shd w:val="clear" w:color="auto" w:fill="FFFFFF"/>
        <w:spacing w:before="0" w:beforeAutospacing="0" w:after="0" w:afterAutospacing="0"/>
        <w:ind w:firstLine="284"/>
        <w:rPr>
          <w:color w:val="000000"/>
        </w:rPr>
      </w:pPr>
      <w:r>
        <w:rPr>
          <w:rStyle w:val="c8"/>
          <w:color w:val="111111"/>
        </w:rPr>
        <w:t>Будем жить мы</w:t>
      </w:r>
      <w:r w:rsidRPr="00E4786B">
        <w:rPr>
          <w:rStyle w:val="c8"/>
          <w:color w:val="111111"/>
        </w:rPr>
        <w:t xml:space="preserve"> много лет.</w:t>
      </w:r>
    </w:p>
    <w:p w:rsidR="00652618" w:rsidRPr="00E4786B" w:rsidRDefault="00652618" w:rsidP="0034012D">
      <w:pPr>
        <w:pStyle w:val="NormalWeb"/>
        <w:spacing w:before="0" w:beforeAutospacing="0" w:after="0" w:afterAutospacing="0"/>
        <w:ind w:firstLine="284"/>
        <w:jc w:val="both"/>
        <w:rPr>
          <w:b/>
          <w:color w:val="000000"/>
        </w:rPr>
      </w:pPr>
    </w:p>
    <w:p w:rsidR="00652618" w:rsidRPr="00E4786B" w:rsidRDefault="00652618" w:rsidP="0034012D">
      <w:pPr>
        <w:pStyle w:val="NormalWeb"/>
        <w:spacing w:before="0" w:beforeAutospacing="0" w:after="0" w:afterAutospacing="0"/>
        <w:ind w:left="357" w:firstLine="284"/>
        <w:jc w:val="both"/>
        <w:rPr>
          <w:b/>
          <w:color w:val="000000"/>
        </w:rPr>
      </w:pPr>
    </w:p>
    <w:p w:rsidR="00652618" w:rsidRPr="00E4786B" w:rsidRDefault="00652618" w:rsidP="0034012D">
      <w:pPr>
        <w:pStyle w:val="NormalWeb"/>
        <w:spacing w:before="0" w:beforeAutospacing="0" w:after="0" w:afterAutospacing="0"/>
        <w:ind w:firstLine="284"/>
        <w:jc w:val="both"/>
        <w:rPr>
          <w:b/>
          <w:color w:val="000000"/>
        </w:rPr>
      </w:pPr>
      <w:r w:rsidRPr="00E4786B">
        <w:rPr>
          <w:b/>
          <w:color w:val="000000"/>
        </w:rPr>
        <w:t>Инструкция для группы.</w:t>
      </w:r>
    </w:p>
    <w:p w:rsidR="00652618" w:rsidRPr="00E4786B" w:rsidRDefault="00652618" w:rsidP="0034012D">
      <w:pPr>
        <w:pStyle w:val="NormalWeb"/>
        <w:spacing w:before="0" w:beforeAutospacing="0" w:after="0" w:afterAutospacing="0"/>
        <w:ind w:left="357" w:firstLine="284"/>
        <w:jc w:val="both"/>
        <w:rPr>
          <w:b/>
          <w:color w:val="000000"/>
        </w:rPr>
      </w:pPr>
    </w:p>
    <w:p w:rsidR="00652618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E4786B">
        <w:rPr>
          <w:rFonts w:ascii="Times New Roman" w:hAnsi="Times New Roman"/>
          <w:color w:val="000000"/>
          <w:sz w:val="24"/>
          <w:szCs w:val="24"/>
        </w:rPr>
        <w:t>В начале игры проходит представление команд и жеребьевка маршрутов.</w:t>
      </w:r>
    </w:p>
    <w:p w:rsidR="00652618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E4786B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Команды</w:t>
      </w:r>
      <w:r w:rsidRPr="00E4786B">
        <w:rPr>
          <w:rFonts w:ascii="Times New Roman" w:hAnsi="Times New Roman"/>
          <w:color w:val="000000"/>
          <w:sz w:val="24"/>
          <w:szCs w:val="24"/>
        </w:rPr>
        <w:t xml:space="preserve"> получа</w:t>
      </w:r>
      <w:r>
        <w:rPr>
          <w:rFonts w:ascii="Times New Roman" w:hAnsi="Times New Roman"/>
          <w:color w:val="000000"/>
          <w:sz w:val="24"/>
          <w:szCs w:val="24"/>
        </w:rPr>
        <w:t>ю</w:t>
      </w:r>
      <w:r w:rsidRPr="00E4786B">
        <w:rPr>
          <w:rFonts w:ascii="Times New Roman" w:hAnsi="Times New Roman"/>
          <w:color w:val="000000"/>
          <w:sz w:val="24"/>
          <w:szCs w:val="24"/>
        </w:rPr>
        <w:t>т маршрутны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 w:rsidRPr="00E4786B">
        <w:rPr>
          <w:rFonts w:ascii="Times New Roman" w:hAnsi="Times New Roman"/>
          <w:color w:val="000000"/>
          <w:sz w:val="24"/>
          <w:szCs w:val="24"/>
        </w:rPr>
        <w:t xml:space="preserve"> лист</w:t>
      </w:r>
      <w:r>
        <w:rPr>
          <w:rFonts w:ascii="Times New Roman" w:hAnsi="Times New Roman"/>
          <w:color w:val="000000"/>
          <w:sz w:val="24"/>
          <w:szCs w:val="24"/>
        </w:rPr>
        <w:t>ы</w:t>
      </w:r>
      <w:r w:rsidRPr="00E4786B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E4786B">
        <w:rPr>
          <w:rFonts w:ascii="Times New Roman" w:hAnsi="Times New Roman"/>
          <w:color w:val="000000"/>
          <w:sz w:val="24"/>
          <w:szCs w:val="24"/>
        </w:rPr>
        <w:t xml:space="preserve">На каждом этапе команда </w:t>
      </w:r>
      <w:r>
        <w:rPr>
          <w:rFonts w:ascii="Times New Roman" w:hAnsi="Times New Roman"/>
          <w:color w:val="000000"/>
          <w:sz w:val="24"/>
          <w:szCs w:val="24"/>
        </w:rPr>
        <w:t xml:space="preserve">разгадывает секрет здоровья и </w:t>
      </w:r>
      <w:r w:rsidRPr="00E4786B">
        <w:rPr>
          <w:rFonts w:ascii="Times New Roman" w:hAnsi="Times New Roman"/>
          <w:color w:val="000000"/>
          <w:sz w:val="24"/>
          <w:szCs w:val="24"/>
        </w:rPr>
        <w:t xml:space="preserve">получает </w:t>
      </w:r>
      <w:r>
        <w:rPr>
          <w:rFonts w:ascii="Times New Roman" w:hAnsi="Times New Roman"/>
          <w:color w:val="000000"/>
          <w:sz w:val="24"/>
          <w:szCs w:val="24"/>
        </w:rPr>
        <w:t>ключ с разгаданным секретом</w:t>
      </w:r>
      <w:r w:rsidRPr="00E4786B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652618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007156">
        <w:rPr>
          <w:rFonts w:ascii="Times New Roman" w:hAnsi="Times New Roman"/>
          <w:color w:val="000000"/>
          <w:sz w:val="24"/>
          <w:szCs w:val="24"/>
        </w:rPr>
        <w:t>Задача игроков - собрать все ключи от секретов здоровья.</w:t>
      </w:r>
    </w:p>
    <w:p w:rsidR="00652618" w:rsidRPr="00007156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52618" w:rsidRPr="00E4786B" w:rsidRDefault="00652618" w:rsidP="0034012D">
      <w:pPr>
        <w:pStyle w:val="NormalWeb"/>
        <w:spacing w:before="0" w:beforeAutospacing="0" w:after="0" w:afterAutospacing="0"/>
        <w:ind w:firstLine="284"/>
        <w:jc w:val="both"/>
        <w:rPr>
          <w:b/>
          <w:color w:val="000000"/>
        </w:rPr>
      </w:pPr>
      <w:r w:rsidRPr="00E4786B">
        <w:rPr>
          <w:b/>
          <w:color w:val="000000"/>
        </w:rPr>
        <w:t>Прошедшей маршрут считается команда, которая:</w:t>
      </w:r>
    </w:p>
    <w:p w:rsidR="00652618" w:rsidRPr="00E4786B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E4786B">
        <w:rPr>
          <w:rFonts w:ascii="Times New Roman" w:hAnsi="Times New Roman"/>
          <w:color w:val="000000"/>
          <w:sz w:val="24"/>
          <w:szCs w:val="24"/>
        </w:rPr>
        <w:t>-выполнила все задания;</w:t>
      </w:r>
    </w:p>
    <w:p w:rsidR="00652618" w:rsidRPr="00E4786B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E4786B">
        <w:rPr>
          <w:rFonts w:ascii="Times New Roman" w:hAnsi="Times New Roman"/>
          <w:color w:val="000000"/>
          <w:sz w:val="24"/>
          <w:szCs w:val="24"/>
        </w:rPr>
        <w:t>-собрала</w:t>
      </w:r>
      <w:r>
        <w:rPr>
          <w:rFonts w:ascii="Times New Roman" w:hAnsi="Times New Roman"/>
          <w:color w:val="000000"/>
          <w:sz w:val="24"/>
          <w:szCs w:val="24"/>
        </w:rPr>
        <w:t xml:space="preserve"> все ключи от секретов здоровья</w:t>
      </w:r>
      <w:r w:rsidRPr="00E4786B">
        <w:rPr>
          <w:rFonts w:ascii="Times New Roman" w:hAnsi="Times New Roman"/>
          <w:color w:val="000000"/>
          <w:sz w:val="24"/>
          <w:szCs w:val="24"/>
        </w:rPr>
        <w:t>;</w:t>
      </w:r>
    </w:p>
    <w:p w:rsidR="00652618" w:rsidRPr="00E4786B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E4786B">
        <w:rPr>
          <w:rFonts w:ascii="Times New Roman" w:hAnsi="Times New Roman"/>
          <w:color w:val="000000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>составила памятку «Семь секретов здоровья»</w:t>
      </w:r>
      <w:r w:rsidRPr="00E4786B">
        <w:rPr>
          <w:rFonts w:ascii="Times New Roman" w:hAnsi="Times New Roman"/>
          <w:color w:val="000000"/>
          <w:sz w:val="24"/>
          <w:szCs w:val="24"/>
        </w:rPr>
        <w:t>;</w:t>
      </w:r>
    </w:p>
    <w:p w:rsidR="00652618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E4786B">
        <w:rPr>
          <w:rFonts w:ascii="Times New Roman" w:hAnsi="Times New Roman"/>
          <w:color w:val="000000"/>
          <w:sz w:val="24"/>
          <w:szCs w:val="24"/>
        </w:rPr>
        <w:t xml:space="preserve">-сфотографировала </w:t>
      </w:r>
      <w:r>
        <w:rPr>
          <w:rFonts w:ascii="Times New Roman" w:hAnsi="Times New Roman"/>
          <w:color w:val="000000"/>
          <w:sz w:val="24"/>
          <w:szCs w:val="24"/>
        </w:rPr>
        <w:t>свое продвижение по станциям.</w:t>
      </w:r>
    </w:p>
    <w:p w:rsidR="00652618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652618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652618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652618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652618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652618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652618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652618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652618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652618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652618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652618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652618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652618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652618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652618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652618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652618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652618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652618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652618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652618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652618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652618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652618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652618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652618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652618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652618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652618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652618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652618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652618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652618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652618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652618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652618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652618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652618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652618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652618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652618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652618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652618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652618" w:rsidRPr="00E4786B" w:rsidRDefault="00652618" w:rsidP="0034012D">
      <w:pPr>
        <w:spacing w:after="0" w:line="240" w:lineRule="auto"/>
        <w:ind w:firstLine="284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652618" w:rsidRPr="00E4786B" w:rsidRDefault="00652618" w:rsidP="0034012D">
      <w:pPr>
        <w:pStyle w:val="NoSpacing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E4786B">
        <w:rPr>
          <w:rFonts w:ascii="Times New Roman" w:hAnsi="Times New Roman"/>
          <w:b/>
          <w:sz w:val="24"/>
          <w:szCs w:val="24"/>
          <w:lang w:eastAsia="ru-RU"/>
        </w:rPr>
        <w:t>ЗАКЛЮЧЕНИЕ</w:t>
      </w:r>
    </w:p>
    <w:p w:rsidR="00652618" w:rsidRPr="00E4786B" w:rsidRDefault="00652618" w:rsidP="0034012D">
      <w:pPr>
        <w:pStyle w:val="NoSpacing"/>
        <w:ind w:firstLine="284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sz w:val="24"/>
          <w:szCs w:val="24"/>
          <w:lang w:eastAsia="ru-RU"/>
        </w:rPr>
        <w:t xml:space="preserve">Знание способов и приемов сохранения здоровья  помогает оставаться здоровым на протяжении долгих лет жизни. </w:t>
      </w: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sz w:val="24"/>
          <w:szCs w:val="24"/>
          <w:lang w:eastAsia="ru-RU"/>
        </w:rPr>
        <w:t>Профилактическая работа здорового образа жизни с раннего возраста учащихся позволяет сформировать у них стойкие убеждения в необходимости беречь свое здоровье.</w:t>
      </w: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sz w:val="24"/>
          <w:szCs w:val="24"/>
          <w:lang w:eastAsia="ru-RU"/>
        </w:rPr>
        <w:t xml:space="preserve"> Изучение способов здоровьесбережения в детстве дает возможность самосовершенствоваться в данном направлении на протяжении всей дальнейшей жизни. </w:t>
      </w: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sz w:val="24"/>
          <w:szCs w:val="24"/>
        </w:rPr>
        <w:t xml:space="preserve"> </w:t>
      </w:r>
      <w:r w:rsidRPr="00E4786B">
        <w:rPr>
          <w:rFonts w:ascii="Times New Roman" w:hAnsi="Times New Roman"/>
          <w:sz w:val="24"/>
          <w:szCs w:val="24"/>
          <w:lang w:eastAsia="ru-RU"/>
        </w:rPr>
        <w:t xml:space="preserve">Исследовательская работа по здоровьесбережению помогает детям реализовать свои интересы и раскрывает новые возможности в самопознани. </w:t>
      </w: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sz w:val="24"/>
          <w:szCs w:val="24"/>
          <w:lang w:eastAsia="ru-RU"/>
        </w:rPr>
        <w:t xml:space="preserve">Все это способствует воспитанию здорового </w:t>
      </w:r>
      <w:r>
        <w:rPr>
          <w:rFonts w:ascii="Times New Roman" w:hAnsi="Times New Roman"/>
          <w:sz w:val="24"/>
          <w:szCs w:val="24"/>
          <w:lang w:eastAsia="ru-RU"/>
        </w:rPr>
        <w:t xml:space="preserve">и полноценного </w:t>
      </w:r>
      <w:r w:rsidRPr="00E4786B">
        <w:rPr>
          <w:rFonts w:ascii="Times New Roman" w:hAnsi="Times New Roman"/>
          <w:sz w:val="24"/>
          <w:szCs w:val="24"/>
          <w:lang w:eastAsia="ru-RU"/>
        </w:rPr>
        <w:t xml:space="preserve">гражданина страны, что важно. Здоровый и нравственный человек способен принести пользу родной стране. </w:t>
      </w: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sz w:val="24"/>
          <w:szCs w:val="24"/>
          <w:lang w:eastAsia="ru-RU"/>
        </w:rPr>
        <w:t xml:space="preserve">Одних громких призывов здесь мало. Надо действовать, причем школа и семья должны стать союзниками, работать в одном направлении. </w:t>
      </w: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sz w:val="24"/>
          <w:szCs w:val="24"/>
          <w:lang w:eastAsia="ru-RU"/>
        </w:rPr>
        <w:t xml:space="preserve">Многое зависит от педагога. Важно заинтересовать ребят в ЗОЖ личным примером, развить интерес, умело направлять желание детей самосовершенствоваться. </w:t>
      </w: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sz w:val="24"/>
          <w:szCs w:val="24"/>
          <w:lang w:eastAsia="ru-RU"/>
        </w:rPr>
        <w:t>Таким образом, все направления работы по воспитанию у учащихся здорового образа жизни взаимосвязаны и позволяют вести эту деятельность в комплексе.</w:t>
      </w: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sz w:val="24"/>
          <w:szCs w:val="24"/>
          <w:lang w:eastAsia="ru-RU"/>
        </w:rPr>
        <w:t xml:space="preserve"> Однако, одн</w:t>
      </w:r>
      <w:r>
        <w:rPr>
          <w:rFonts w:ascii="Times New Roman" w:hAnsi="Times New Roman"/>
          <w:sz w:val="24"/>
          <w:szCs w:val="24"/>
          <w:lang w:eastAsia="ru-RU"/>
        </w:rPr>
        <w:t>ой</w:t>
      </w:r>
      <w:r w:rsidRPr="00E4786B">
        <w:rPr>
          <w:rFonts w:ascii="Times New Roman" w:hAnsi="Times New Roman"/>
          <w:sz w:val="24"/>
          <w:szCs w:val="24"/>
          <w:lang w:eastAsia="ru-RU"/>
        </w:rPr>
        <w:t xml:space="preserve"> из наиболее эффективных форм данной работы явля</w:t>
      </w:r>
      <w:r>
        <w:rPr>
          <w:rFonts w:ascii="Times New Roman" w:hAnsi="Times New Roman"/>
          <w:sz w:val="24"/>
          <w:szCs w:val="24"/>
          <w:lang w:eastAsia="ru-RU"/>
        </w:rPr>
        <w:t>е</w:t>
      </w:r>
      <w:r w:rsidRPr="00E4786B">
        <w:rPr>
          <w:rFonts w:ascii="Times New Roman" w:hAnsi="Times New Roman"/>
          <w:sz w:val="24"/>
          <w:szCs w:val="24"/>
          <w:lang w:eastAsia="ru-RU"/>
        </w:rPr>
        <w:t>тся квест – игра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E4786B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left="-851" w:firstLine="284"/>
        <w:jc w:val="center"/>
        <w:rPr>
          <w:rFonts w:ascii="Times New Roman" w:hAnsi="Times New Roman"/>
          <w:b/>
          <w:bCs/>
          <w:sz w:val="24"/>
          <w:szCs w:val="24"/>
        </w:rPr>
      </w:pPr>
      <w:r w:rsidRPr="00E4786B">
        <w:rPr>
          <w:rFonts w:ascii="Times New Roman" w:hAnsi="Times New Roman"/>
          <w:b/>
          <w:bCs/>
          <w:sz w:val="24"/>
          <w:szCs w:val="24"/>
        </w:rPr>
        <w:t>ИНФОРМАЦИОННЫЕ ИСТОЧНИКИ</w:t>
      </w:r>
    </w:p>
    <w:p w:rsidR="00652618" w:rsidRPr="00E4786B" w:rsidRDefault="00652618" w:rsidP="0034012D">
      <w:pPr>
        <w:spacing w:after="0" w:line="240" w:lineRule="auto"/>
        <w:ind w:left="-851"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4786B">
        <w:rPr>
          <w:rFonts w:ascii="Times New Roman" w:hAnsi="Times New Roman"/>
          <w:sz w:val="24"/>
          <w:szCs w:val="24"/>
        </w:rPr>
        <w:t>1. Федеральные государственные образовательные стандарты.</w:t>
      </w: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4786B">
        <w:rPr>
          <w:rFonts w:ascii="Times New Roman" w:hAnsi="Times New Roman"/>
          <w:sz w:val="24"/>
          <w:szCs w:val="24"/>
        </w:rPr>
        <w:t>2. Григорьев Д.В. Программы внеурочной деятельности.  -  М.: Просвещение, 2011.- с. 64-91</w:t>
      </w: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4786B">
        <w:rPr>
          <w:rFonts w:ascii="Times New Roman" w:hAnsi="Times New Roman"/>
          <w:sz w:val="24"/>
          <w:szCs w:val="24"/>
        </w:rPr>
        <w:t>3. Григорьев Д.В. Методический конструктор. Внеурочная деятельность школьников. -  М.: Просвещение, 2011.- с.5-18.</w:t>
      </w: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652618" w:rsidRPr="00E4786B" w:rsidRDefault="00652618" w:rsidP="0034012D">
      <w:pPr>
        <w:spacing w:after="0" w:line="240" w:lineRule="auto"/>
        <w:ind w:right="-568" w:firstLine="284"/>
        <w:jc w:val="both"/>
        <w:rPr>
          <w:rFonts w:ascii="Times New Roman" w:hAnsi="Times New Roman"/>
          <w:sz w:val="24"/>
          <w:szCs w:val="24"/>
        </w:rPr>
      </w:pPr>
      <w:r w:rsidRPr="00E4786B">
        <w:rPr>
          <w:rFonts w:ascii="Times New Roman" w:hAnsi="Times New Roman"/>
          <w:sz w:val="24"/>
          <w:szCs w:val="24"/>
        </w:rPr>
        <w:t xml:space="preserve">4.Программа развития универсальных учебных действий для предшкольного и начального общего образования. -  М.: Просвещение, 2011.- с. </w:t>
      </w:r>
    </w:p>
    <w:p w:rsidR="00652618" w:rsidRPr="00E4786B" w:rsidRDefault="00652618" w:rsidP="0034012D">
      <w:pPr>
        <w:spacing w:after="0" w:line="240" w:lineRule="auto"/>
        <w:ind w:right="-568" w:firstLine="284"/>
        <w:jc w:val="both"/>
        <w:rPr>
          <w:rFonts w:ascii="Times New Roman" w:hAnsi="Times New Roman"/>
          <w:sz w:val="24"/>
          <w:szCs w:val="24"/>
        </w:rPr>
      </w:pPr>
      <w:r w:rsidRPr="00E4786B">
        <w:rPr>
          <w:rFonts w:ascii="Times New Roman" w:hAnsi="Times New Roman"/>
          <w:sz w:val="24"/>
          <w:szCs w:val="24"/>
        </w:rPr>
        <w:t xml:space="preserve"> </w:t>
      </w: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4786B">
        <w:rPr>
          <w:rFonts w:ascii="Times New Roman" w:hAnsi="Times New Roman"/>
          <w:sz w:val="24"/>
          <w:szCs w:val="24"/>
        </w:rPr>
        <w:t>5. Горский В.А. Примерные программы внеурочной деятельности. Начальное и основное образование.- М.: Просвещение, 2011.- с. 3-6.</w:t>
      </w: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4786B">
        <w:rPr>
          <w:rFonts w:ascii="Times New Roman" w:hAnsi="Times New Roman"/>
          <w:sz w:val="24"/>
          <w:szCs w:val="24"/>
        </w:rPr>
        <w:t>6.  Интернет.</w:t>
      </w:r>
      <w:r>
        <w:rPr>
          <w:rFonts w:ascii="Times New Roman" w:hAnsi="Times New Roman"/>
          <w:sz w:val="24"/>
          <w:szCs w:val="24"/>
        </w:rPr>
        <w:t xml:space="preserve"> Материалы по здоровьесбережению.</w:t>
      </w: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4786B">
        <w:rPr>
          <w:rFonts w:ascii="Times New Roman" w:hAnsi="Times New Roman"/>
          <w:sz w:val="24"/>
          <w:szCs w:val="24"/>
        </w:rPr>
        <w:t>7. Профилактическая работа ФАП  Кузьмищенского сельского поселения.</w:t>
      </w: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4786B">
        <w:rPr>
          <w:rFonts w:ascii="Times New Roman" w:hAnsi="Times New Roman"/>
          <w:sz w:val="24"/>
          <w:szCs w:val="24"/>
        </w:rPr>
        <w:t>8. Материал школьной и сельской библиотек</w:t>
      </w:r>
      <w:r>
        <w:rPr>
          <w:rFonts w:ascii="Times New Roman" w:hAnsi="Times New Roman"/>
          <w:sz w:val="24"/>
          <w:szCs w:val="24"/>
        </w:rPr>
        <w:t>,</w:t>
      </w:r>
      <w:r w:rsidRPr="00E4786B">
        <w:rPr>
          <w:rFonts w:ascii="Times New Roman" w:hAnsi="Times New Roman"/>
          <w:sz w:val="24"/>
          <w:szCs w:val="24"/>
        </w:rPr>
        <w:t xml:space="preserve"> школьного музея  МКОУ «Кузьмищенская средняя общеобразовательная школа».</w:t>
      </w:r>
      <w:r>
        <w:rPr>
          <w:rFonts w:ascii="Times New Roman" w:hAnsi="Times New Roman"/>
          <w:sz w:val="24"/>
          <w:szCs w:val="24"/>
        </w:rPr>
        <w:t xml:space="preserve"> Обобщение опыта местного жителя Тихомирова В.В. на тему: «Движение и здоровый образ жизни – залог крепкого здоровья и долголетия». </w:t>
      </w: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bookmarkStart w:id="6" w:name="_GoBack"/>
      <w:bookmarkEnd w:id="6"/>
    </w:p>
    <w:p w:rsidR="00652618" w:rsidRPr="00E4786B" w:rsidRDefault="00652618" w:rsidP="0034012D">
      <w:pPr>
        <w:spacing w:after="0" w:line="240" w:lineRule="auto"/>
        <w:ind w:left="-851"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652618" w:rsidRPr="00E4786B" w:rsidRDefault="00652618" w:rsidP="0034012D">
      <w:pPr>
        <w:spacing w:after="0" w:line="240" w:lineRule="auto"/>
        <w:ind w:left="-851" w:firstLine="284"/>
        <w:jc w:val="both"/>
        <w:rPr>
          <w:rFonts w:ascii="Times New Roman" w:hAnsi="Times New Roman"/>
          <w:b/>
          <w:sz w:val="24"/>
          <w:szCs w:val="24"/>
        </w:rPr>
      </w:pPr>
    </w:p>
    <w:p w:rsidR="00652618" w:rsidRPr="00E4786B" w:rsidRDefault="00652618" w:rsidP="0034012D">
      <w:pPr>
        <w:pStyle w:val="NoSpacing"/>
        <w:ind w:left="-284"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left="-284"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left="1440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652618" w:rsidRPr="00E4786B" w:rsidRDefault="00652618" w:rsidP="0034012D">
      <w:pPr>
        <w:pStyle w:val="NoSpacing"/>
        <w:ind w:left="1440"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left="1440"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left="1440"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left="1440"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left="1440"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left="1440"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left="1440"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left="1440"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left="1440"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left="1440"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left="1440"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left="1440"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left="1440"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left="1440"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left="1440"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left="1440"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left="1440"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left="1440"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Heading1"/>
        <w:spacing w:before="0" w:beforeAutospacing="0" w:after="0" w:afterAutospacing="0"/>
        <w:ind w:firstLine="284"/>
        <w:jc w:val="center"/>
        <w:rPr>
          <w:sz w:val="24"/>
          <w:szCs w:val="24"/>
        </w:rPr>
      </w:pPr>
      <w:r w:rsidRPr="00E4786B">
        <w:rPr>
          <w:sz w:val="24"/>
          <w:szCs w:val="24"/>
        </w:rPr>
        <w:t>РЕЦЕНЗИЯ</w:t>
      </w:r>
    </w:p>
    <w:p w:rsidR="00652618" w:rsidRPr="00E4786B" w:rsidRDefault="00652618" w:rsidP="0034012D">
      <w:pPr>
        <w:pStyle w:val="Heading1"/>
        <w:spacing w:before="0" w:beforeAutospacing="0" w:after="0" w:afterAutospacing="0"/>
        <w:ind w:firstLine="284"/>
        <w:jc w:val="center"/>
        <w:rPr>
          <w:sz w:val="24"/>
          <w:szCs w:val="24"/>
        </w:rPr>
      </w:pPr>
    </w:p>
    <w:p w:rsidR="00652618" w:rsidRPr="00E4786B" w:rsidRDefault="00652618" w:rsidP="0034012D">
      <w:pPr>
        <w:pStyle w:val="Heading1"/>
        <w:spacing w:before="0" w:beforeAutospacing="0" w:after="0" w:afterAutospacing="0"/>
        <w:ind w:firstLine="284"/>
        <w:jc w:val="center"/>
        <w:rPr>
          <w:sz w:val="24"/>
          <w:szCs w:val="24"/>
        </w:rPr>
      </w:pPr>
      <w:r w:rsidRPr="00E4786B">
        <w:rPr>
          <w:sz w:val="24"/>
          <w:szCs w:val="24"/>
        </w:rPr>
        <w:t xml:space="preserve">на методическую разработку образовательного квеста </w:t>
      </w:r>
    </w:p>
    <w:p w:rsidR="00652618" w:rsidRPr="00E4786B" w:rsidRDefault="00652618" w:rsidP="0034012D">
      <w:pPr>
        <w:pStyle w:val="Heading1"/>
        <w:spacing w:before="0" w:beforeAutospacing="0" w:after="0" w:afterAutospacing="0"/>
        <w:ind w:firstLine="284"/>
        <w:jc w:val="center"/>
        <w:rPr>
          <w:sz w:val="24"/>
          <w:szCs w:val="24"/>
        </w:rPr>
      </w:pPr>
      <w:r w:rsidRPr="00E4786B">
        <w:rPr>
          <w:sz w:val="24"/>
          <w:szCs w:val="24"/>
        </w:rPr>
        <w:t>«Маршрутами здоровья»</w:t>
      </w:r>
    </w:p>
    <w:p w:rsidR="00652618" w:rsidRPr="00E4786B" w:rsidRDefault="00652618" w:rsidP="0034012D">
      <w:pPr>
        <w:pStyle w:val="Heading1"/>
        <w:spacing w:before="0" w:beforeAutospacing="0" w:after="0" w:afterAutospacing="0"/>
        <w:ind w:firstLine="284"/>
        <w:jc w:val="center"/>
        <w:rPr>
          <w:sz w:val="24"/>
          <w:szCs w:val="24"/>
        </w:rPr>
      </w:pP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E4786B">
        <w:rPr>
          <w:rFonts w:ascii="Times New Roman" w:hAnsi="Times New Roman"/>
          <w:b/>
          <w:iCs/>
          <w:sz w:val="24"/>
          <w:szCs w:val="24"/>
          <w:lang w:eastAsia="ru-RU"/>
        </w:rPr>
        <w:t>Авторы методической разработки образовательного квеста:</w:t>
      </w:r>
    </w:p>
    <w:p w:rsidR="00652618" w:rsidRPr="00E4786B" w:rsidRDefault="00652618" w:rsidP="0034012D">
      <w:pPr>
        <w:spacing w:after="0" w:line="240" w:lineRule="auto"/>
        <w:ind w:firstLine="284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sz w:val="24"/>
          <w:szCs w:val="24"/>
          <w:lang w:eastAsia="ru-RU"/>
        </w:rPr>
        <w:t xml:space="preserve">Гиринская Е.В.- учитель начальных классов </w:t>
      </w:r>
    </w:p>
    <w:p w:rsidR="00652618" w:rsidRPr="00E4786B" w:rsidRDefault="00652618" w:rsidP="0034012D">
      <w:pPr>
        <w:spacing w:after="0" w:line="240" w:lineRule="auto"/>
        <w:ind w:firstLine="284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sz w:val="24"/>
          <w:szCs w:val="24"/>
          <w:lang w:eastAsia="ru-RU"/>
        </w:rPr>
        <w:t>Комарова Т.Н. - учитель начальных классов</w:t>
      </w:r>
    </w:p>
    <w:p w:rsidR="00652618" w:rsidRPr="00E4786B" w:rsidRDefault="00652618" w:rsidP="0034012D">
      <w:pPr>
        <w:spacing w:after="0" w:line="240" w:lineRule="auto"/>
        <w:ind w:firstLine="284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sz w:val="24"/>
          <w:szCs w:val="24"/>
          <w:lang w:eastAsia="ru-RU"/>
        </w:rPr>
        <w:t>Кубашина И.А. - учитель начальных классов</w:t>
      </w:r>
    </w:p>
    <w:p w:rsidR="00652618" w:rsidRPr="00E4786B" w:rsidRDefault="00652618" w:rsidP="0034012D">
      <w:pPr>
        <w:spacing w:after="0" w:line="240" w:lineRule="auto"/>
        <w:ind w:firstLine="284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sz w:val="24"/>
          <w:szCs w:val="24"/>
          <w:lang w:eastAsia="ru-RU"/>
        </w:rPr>
        <w:t>Шильникова Н.В.- учитель начальных  классов</w:t>
      </w: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spacing w:val="11"/>
          <w:sz w:val="24"/>
          <w:szCs w:val="24"/>
          <w:lang w:eastAsia="ru-RU"/>
        </w:rPr>
      </w:pPr>
      <w:r w:rsidRPr="00E4786B">
        <w:rPr>
          <w:rFonts w:ascii="Times New Roman" w:hAnsi="Times New Roman"/>
          <w:sz w:val="24"/>
          <w:szCs w:val="24"/>
          <w:lang w:eastAsia="ru-RU"/>
        </w:rPr>
        <w:br/>
      </w:r>
      <w:r w:rsidRPr="00E4786B">
        <w:rPr>
          <w:rFonts w:ascii="Times New Roman" w:hAnsi="Times New Roman"/>
          <w:b/>
          <w:iCs/>
          <w:sz w:val="24"/>
          <w:szCs w:val="24"/>
          <w:lang w:eastAsia="ru-RU"/>
        </w:rPr>
        <w:t>Учреждение, реализующее методическую разработку:</w:t>
      </w: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spacing w:val="11"/>
          <w:sz w:val="24"/>
          <w:szCs w:val="24"/>
          <w:lang w:eastAsia="ru-RU"/>
        </w:rPr>
      </w:pPr>
      <w:r w:rsidRPr="00E4786B">
        <w:rPr>
          <w:rFonts w:ascii="Times New Roman" w:hAnsi="Times New Roman"/>
          <w:spacing w:val="11"/>
          <w:sz w:val="24"/>
          <w:szCs w:val="24"/>
          <w:lang w:eastAsia="ru-RU"/>
        </w:rPr>
        <w:t>Муниципальное казенное образовательное учреждение  «Кузьмищенская средняя общеобразовательная школа»  Костромского муниципального района Костромской области</w:t>
      </w: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spacing w:val="11"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rPr>
          <w:rFonts w:ascii="Times New Roman" w:hAnsi="Times New Roman"/>
          <w:bCs/>
          <w:sz w:val="24"/>
          <w:szCs w:val="24"/>
          <w:lang w:eastAsia="ru-RU"/>
        </w:rPr>
      </w:pPr>
      <w:r w:rsidRPr="00E4786B">
        <w:rPr>
          <w:rFonts w:ascii="Times New Roman" w:hAnsi="Times New Roman"/>
          <w:b/>
          <w:iCs/>
          <w:sz w:val="24"/>
          <w:szCs w:val="24"/>
          <w:lang w:eastAsia="ru-RU"/>
        </w:rPr>
        <w:t>Общая  характеристика методической разработки:</w:t>
      </w:r>
      <w:r w:rsidRPr="00E4786B">
        <w:rPr>
          <w:rFonts w:ascii="Times New Roman" w:hAnsi="Times New Roman"/>
          <w:b/>
          <w:sz w:val="24"/>
          <w:szCs w:val="24"/>
          <w:lang w:eastAsia="ru-RU"/>
        </w:rPr>
        <w:br/>
      </w:r>
      <w:r w:rsidRPr="00E4786B">
        <w:rPr>
          <w:rFonts w:ascii="Times New Roman" w:hAnsi="Times New Roman"/>
          <w:sz w:val="24"/>
          <w:szCs w:val="24"/>
          <w:lang w:eastAsia="ru-RU"/>
        </w:rPr>
        <w:t xml:space="preserve">Направленность, в рамках которой реализуется образовательный квест - </w:t>
      </w:r>
      <w:r w:rsidRPr="00E4786B">
        <w:rPr>
          <w:rFonts w:ascii="Times New Roman" w:hAnsi="Times New Roman"/>
          <w:bCs/>
          <w:sz w:val="24"/>
          <w:szCs w:val="24"/>
          <w:lang w:eastAsia="ru-RU"/>
        </w:rPr>
        <w:t xml:space="preserve">внеурочная деятельность. </w:t>
      </w:r>
    </w:p>
    <w:p w:rsidR="00652618" w:rsidRPr="00E4786B" w:rsidRDefault="00652618" w:rsidP="0034012D">
      <w:pPr>
        <w:spacing w:after="0" w:line="240" w:lineRule="auto"/>
        <w:ind w:firstLine="284"/>
        <w:rPr>
          <w:rFonts w:ascii="Times New Roman" w:hAnsi="Times New Roman"/>
          <w:bCs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b/>
          <w:iCs/>
          <w:sz w:val="24"/>
          <w:szCs w:val="24"/>
          <w:lang w:eastAsia="ru-RU"/>
        </w:rPr>
        <w:t xml:space="preserve">Возраст детей: </w:t>
      </w:r>
      <w:r w:rsidRPr="00E4786B">
        <w:rPr>
          <w:rFonts w:ascii="Times New Roman" w:hAnsi="Times New Roman"/>
          <w:iCs/>
          <w:sz w:val="24"/>
          <w:szCs w:val="24"/>
          <w:lang w:eastAsia="ru-RU"/>
        </w:rPr>
        <w:t>8</w:t>
      </w:r>
      <w:r w:rsidRPr="00E4786B">
        <w:rPr>
          <w:rFonts w:ascii="Times New Roman" w:hAnsi="Times New Roman"/>
          <w:bCs/>
          <w:sz w:val="24"/>
          <w:szCs w:val="24"/>
          <w:lang w:eastAsia="ru-RU"/>
        </w:rPr>
        <w:t xml:space="preserve"> -10 лет.</w:t>
      </w:r>
      <w:r w:rsidRPr="00E4786B">
        <w:rPr>
          <w:rFonts w:ascii="Times New Roman" w:hAnsi="Times New Roman"/>
          <w:sz w:val="24"/>
          <w:szCs w:val="24"/>
          <w:lang w:eastAsia="ru-RU"/>
        </w:rPr>
        <w:br/>
      </w:r>
      <w:r w:rsidRPr="00E4786B">
        <w:rPr>
          <w:rFonts w:ascii="Times New Roman" w:hAnsi="Times New Roman"/>
          <w:sz w:val="24"/>
          <w:szCs w:val="24"/>
          <w:lang w:eastAsia="ru-RU"/>
        </w:rPr>
        <w:br/>
      </w:r>
      <w:r w:rsidRPr="00E4786B">
        <w:rPr>
          <w:rFonts w:ascii="Times New Roman" w:hAnsi="Times New Roman"/>
          <w:b/>
          <w:sz w:val="24"/>
          <w:szCs w:val="24"/>
          <w:lang w:eastAsia="ru-RU"/>
        </w:rPr>
        <w:t xml:space="preserve">  Актуальность и новизна данной работы</w:t>
      </w:r>
      <w:r w:rsidRPr="00E4786B">
        <w:rPr>
          <w:rFonts w:ascii="Times New Roman" w:hAnsi="Times New Roman"/>
          <w:sz w:val="24"/>
          <w:szCs w:val="24"/>
          <w:lang w:eastAsia="ru-RU"/>
        </w:rPr>
        <w:t xml:space="preserve"> определяются ее направленностью на создание условий для  проблемно – ценностного общения младших школьников.</w:t>
      </w:r>
    </w:p>
    <w:p w:rsidR="00652618" w:rsidRPr="00E4786B" w:rsidRDefault="00652618" w:rsidP="0034012D">
      <w:pPr>
        <w:spacing w:after="0" w:line="240" w:lineRule="auto"/>
        <w:ind w:firstLine="284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4786B">
        <w:rPr>
          <w:rFonts w:ascii="Times New Roman" w:hAnsi="Times New Roman"/>
          <w:sz w:val="24"/>
          <w:szCs w:val="24"/>
        </w:rPr>
        <w:t xml:space="preserve">Согласно Федеральному государственному образовательному стандарту для общеобразовательных учреждений Российской Федерации организация занятий по направлениям внеурочной деятельности является неотъемлемой частью образовательного процесса в школе. </w:t>
      </w: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4786B">
        <w:rPr>
          <w:rFonts w:ascii="Times New Roman" w:hAnsi="Times New Roman"/>
          <w:sz w:val="24"/>
          <w:szCs w:val="24"/>
        </w:rPr>
        <w:t>Время, отводимое на внеурочную деятельность, используется по желанию учащихся и их родителей и  в формах, отличных от урочной системы обучения.</w:t>
      </w: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652618" w:rsidRPr="00E4786B" w:rsidRDefault="00652618" w:rsidP="0034012D">
      <w:pPr>
        <w:pStyle w:val="Heading1"/>
        <w:spacing w:before="0" w:beforeAutospacing="0" w:after="0" w:afterAutospacing="0"/>
        <w:ind w:firstLine="284"/>
        <w:jc w:val="both"/>
        <w:rPr>
          <w:b w:val="0"/>
          <w:sz w:val="24"/>
          <w:szCs w:val="24"/>
        </w:rPr>
      </w:pPr>
      <w:r w:rsidRPr="00E4786B">
        <w:rPr>
          <w:b w:val="0"/>
          <w:sz w:val="24"/>
          <w:szCs w:val="24"/>
        </w:rPr>
        <w:t xml:space="preserve">Образовательный квест «Маршрутами здоровья» </w:t>
      </w:r>
      <w:r w:rsidRPr="00E4786B">
        <w:rPr>
          <w:sz w:val="24"/>
          <w:szCs w:val="24"/>
        </w:rPr>
        <w:t xml:space="preserve"> </w:t>
      </w:r>
      <w:r w:rsidRPr="00E4786B">
        <w:rPr>
          <w:b w:val="0"/>
          <w:sz w:val="24"/>
          <w:szCs w:val="24"/>
        </w:rPr>
        <w:t xml:space="preserve">ориентирован на:  </w:t>
      </w:r>
    </w:p>
    <w:p w:rsidR="00652618" w:rsidRPr="00E4786B" w:rsidRDefault="00652618" w:rsidP="0034012D">
      <w:pPr>
        <w:pStyle w:val="Heading1"/>
        <w:spacing w:before="0" w:beforeAutospacing="0" w:after="0" w:afterAutospacing="0"/>
        <w:ind w:firstLine="284"/>
        <w:jc w:val="both"/>
        <w:rPr>
          <w:b w:val="0"/>
          <w:sz w:val="24"/>
          <w:szCs w:val="24"/>
        </w:rPr>
      </w:pPr>
      <w:r w:rsidRPr="00E4786B">
        <w:rPr>
          <w:b w:val="0"/>
          <w:sz w:val="24"/>
          <w:szCs w:val="24"/>
        </w:rPr>
        <w:t xml:space="preserve">  -достижение воспитательных результатов проблемно – ценностного общения на здоровьесберегающем содержании;</w:t>
      </w:r>
    </w:p>
    <w:p w:rsidR="00652618" w:rsidRPr="00E4786B" w:rsidRDefault="00652618" w:rsidP="0034012D">
      <w:pPr>
        <w:pStyle w:val="Heading1"/>
        <w:spacing w:before="0" w:beforeAutospacing="0" w:after="0" w:afterAutospacing="0"/>
        <w:ind w:firstLine="284"/>
        <w:jc w:val="both"/>
        <w:rPr>
          <w:b w:val="0"/>
          <w:sz w:val="24"/>
          <w:szCs w:val="24"/>
        </w:rPr>
      </w:pPr>
      <w:r w:rsidRPr="00E4786B">
        <w:rPr>
          <w:b w:val="0"/>
          <w:sz w:val="24"/>
          <w:szCs w:val="24"/>
        </w:rPr>
        <w:t>- расширение знаний учащихся о способах сохранения здоровья, его укреплении;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4786B">
        <w:rPr>
          <w:rFonts w:ascii="Times New Roman" w:hAnsi="Times New Roman"/>
          <w:sz w:val="24"/>
          <w:szCs w:val="24"/>
        </w:rPr>
        <w:t>- овладение учащимися основными методами, способами и средствами получения, хранения и обработки информации по данной теме.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FF0000"/>
          <w:sz w:val="24"/>
          <w:szCs w:val="24"/>
        </w:rPr>
      </w:pPr>
      <w:r w:rsidRPr="00E4786B">
        <w:rPr>
          <w:rFonts w:ascii="Times New Roman" w:hAnsi="Times New Roman"/>
          <w:b/>
          <w:color w:val="FF0000"/>
          <w:sz w:val="24"/>
          <w:szCs w:val="24"/>
        </w:rPr>
        <w:t>Разработкой  предусмотрено решение важных задач:</w:t>
      </w: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color w:val="FF0000"/>
          <w:sz w:val="24"/>
          <w:szCs w:val="24"/>
        </w:rPr>
      </w:pPr>
      <w:r w:rsidRPr="00E4786B">
        <w:rPr>
          <w:rFonts w:ascii="Times New Roman" w:hAnsi="Times New Roman"/>
          <w:color w:val="FF0000"/>
          <w:sz w:val="24"/>
          <w:szCs w:val="24"/>
        </w:rPr>
        <w:t>- формирование коммуникативной, этической, социальной, гражданской компетентности школьников;</w:t>
      </w: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color w:val="FF0000"/>
          <w:sz w:val="24"/>
          <w:szCs w:val="24"/>
        </w:rPr>
      </w:pPr>
      <w:r w:rsidRPr="00E4786B">
        <w:rPr>
          <w:rFonts w:ascii="Times New Roman" w:hAnsi="Times New Roman"/>
          <w:color w:val="FF0000"/>
          <w:sz w:val="24"/>
          <w:szCs w:val="24"/>
        </w:rPr>
        <w:t>- формирование у детей социокультурной идентичности: страновой (российской), этнической, культурной, гендерной и др.</w:t>
      </w: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color w:val="FF0000"/>
          <w:sz w:val="24"/>
          <w:szCs w:val="24"/>
        </w:rPr>
      </w:pPr>
      <w:r w:rsidRPr="00E4786B">
        <w:rPr>
          <w:rFonts w:ascii="Times New Roman" w:hAnsi="Times New Roman"/>
          <w:color w:val="FF0000"/>
          <w:sz w:val="24"/>
          <w:szCs w:val="24"/>
        </w:rPr>
        <w:t>- ориентирование семьи на духовно-нравственное воспитание детей, укрепление авторитета семьи.</w:t>
      </w: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spacing w:val="-2"/>
          <w:sz w:val="24"/>
          <w:szCs w:val="24"/>
        </w:rPr>
      </w:pPr>
      <w:r w:rsidRPr="00E4786B">
        <w:rPr>
          <w:rFonts w:ascii="Times New Roman" w:hAnsi="Times New Roman"/>
          <w:sz w:val="24"/>
          <w:szCs w:val="24"/>
          <w:lang w:eastAsia="ru-RU"/>
        </w:rPr>
        <w:t>Реализация данной разработки позволяет с</w:t>
      </w:r>
      <w:r w:rsidRPr="00E4786B">
        <w:rPr>
          <w:rFonts w:ascii="Times New Roman" w:hAnsi="Times New Roman"/>
          <w:sz w:val="24"/>
          <w:szCs w:val="24"/>
        </w:rPr>
        <w:t>формировать у школьников способность и готовность к от</w:t>
      </w:r>
      <w:r w:rsidRPr="00E4786B">
        <w:rPr>
          <w:rFonts w:ascii="Times New Roman" w:hAnsi="Times New Roman"/>
          <w:sz w:val="24"/>
          <w:szCs w:val="24"/>
        </w:rPr>
        <w:softHyphen/>
      </w:r>
      <w:r w:rsidRPr="00E4786B">
        <w:rPr>
          <w:rFonts w:ascii="Times New Roman" w:hAnsi="Times New Roman"/>
          <w:spacing w:val="-2"/>
          <w:sz w:val="24"/>
          <w:szCs w:val="24"/>
        </w:rPr>
        <w:t xml:space="preserve">ветственному отношению  к собственному здоровью и здоровью окружающих.  </w:t>
      </w: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spacing w:val="-2"/>
          <w:sz w:val="24"/>
          <w:szCs w:val="24"/>
        </w:rPr>
      </w:pP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E4786B">
        <w:rPr>
          <w:rFonts w:ascii="Times New Roman" w:hAnsi="Times New Roman"/>
          <w:b/>
          <w:sz w:val="24"/>
          <w:szCs w:val="24"/>
        </w:rPr>
        <w:t>В рамках квеста предполагается, что учащиеся:</w:t>
      </w: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4786B">
        <w:rPr>
          <w:rFonts w:ascii="Times New Roman" w:hAnsi="Times New Roman"/>
          <w:sz w:val="24"/>
          <w:szCs w:val="24"/>
        </w:rPr>
        <w:t>- узнают о роли здоровья в жизни человека;</w:t>
      </w: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4786B">
        <w:rPr>
          <w:rFonts w:ascii="Times New Roman" w:hAnsi="Times New Roman"/>
          <w:sz w:val="24"/>
          <w:szCs w:val="24"/>
        </w:rPr>
        <w:t>- овладеют приемами самопознания, самооздоровления и самосовершенствования;</w:t>
      </w: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4786B">
        <w:rPr>
          <w:rFonts w:ascii="Times New Roman" w:hAnsi="Times New Roman"/>
          <w:sz w:val="24"/>
          <w:szCs w:val="24"/>
        </w:rPr>
        <w:t>- приобретут умения организации совместной деятельности и межличностного взаимодействия;</w:t>
      </w: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sz w:val="24"/>
          <w:szCs w:val="24"/>
          <w:lang w:eastAsia="ru-RU"/>
        </w:rPr>
        <w:t xml:space="preserve">Проблемно – ценностное общение детей в процессе изучения  правил ЗОЖ является мощным воспитательным средством: познание себя, приобретение навыков ЗОЖ  позволяет школьникам почувствовать себя полноправными членами общественной среды. </w:t>
      </w: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sz w:val="24"/>
          <w:szCs w:val="24"/>
          <w:lang w:eastAsia="ru-RU"/>
        </w:rPr>
        <w:t>Переживание успеха приносит ребенку моральное удовлетворение, создаются условия для реализации творческого потенциала, воспитываются чувства ответственности, дружбы, товарищества.</w:t>
      </w:r>
    </w:p>
    <w:p w:rsidR="00652618" w:rsidRPr="00E4786B" w:rsidRDefault="00652618" w:rsidP="0034012D">
      <w:pPr>
        <w:spacing w:after="0" w:line="240" w:lineRule="auto"/>
        <w:ind w:firstLine="284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E4786B">
        <w:rPr>
          <w:rFonts w:ascii="Times New Roman" w:hAnsi="Times New Roman"/>
          <w:sz w:val="24"/>
          <w:szCs w:val="24"/>
          <w:lang w:eastAsia="ru-RU"/>
        </w:rPr>
        <w:br/>
        <w:t xml:space="preserve">  </w:t>
      </w:r>
      <w:r w:rsidRPr="00E4786B">
        <w:rPr>
          <w:rFonts w:ascii="Times New Roman" w:hAnsi="Times New Roman"/>
          <w:color w:val="FF0000"/>
          <w:sz w:val="24"/>
          <w:szCs w:val="24"/>
          <w:lang w:eastAsia="ru-RU"/>
        </w:rPr>
        <w:t>Образовательный квест «Маршрутами здоровья» соответствует  требованиям ФГОС, предъявляемым к внеурочной деятельности учащихся и  способствует:</w:t>
      </w: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E4786B">
        <w:rPr>
          <w:rFonts w:ascii="Times New Roman" w:hAnsi="Times New Roman"/>
          <w:color w:val="FF0000"/>
          <w:sz w:val="24"/>
          <w:szCs w:val="24"/>
          <w:lang w:eastAsia="ru-RU"/>
        </w:rPr>
        <w:t>-стимулированию познавательных процессов;</w:t>
      </w: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E4786B">
        <w:rPr>
          <w:rFonts w:ascii="Times New Roman" w:hAnsi="Times New Roman"/>
          <w:color w:val="FF0000"/>
          <w:sz w:val="24"/>
          <w:szCs w:val="24"/>
          <w:lang w:eastAsia="ru-RU"/>
        </w:rPr>
        <w:t>-развитию коммуникативных навыков;</w:t>
      </w: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E4786B">
        <w:rPr>
          <w:rFonts w:ascii="Times New Roman" w:hAnsi="Times New Roman"/>
          <w:color w:val="FF0000"/>
          <w:sz w:val="24"/>
          <w:szCs w:val="24"/>
          <w:lang w:eastAsia="ru-RU"/>
        </w:rPr>
        <w:t>-созданию социокультурной среды общения;</w:t>
      </w: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E4786B">
        <w:rPr>
          <w:rFonts w:ascii="Times New Roman" w:hAnsi="Times New Roman"/>
          <w:color w:val="FF0000"/>
          <w:sz w:val="24"/>
          <w:szCs w:val="24"/>
          <w:lang w:eastAsia="ru-RU"/>
        </w:rPr>
        <w:t>-развитию творческих способностей личности;</w:t>
      </w: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E4786B">
        <w:rPr>
          <w:rFonts w:ascii="Times New Roman" w:hAnsi="Times New Roman"/>
          <w:color w:val="FF0000"/>
          <w:sz w:val="24"/>
          <w:szCs w:val="24"/>
          <w:lang w:eastAsia="ru-RU"/>
        </w:rPr>
        <w:t>-поддержанию стремления к самостоятельной деятельности;</w:t>
      </w: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E4786B">
        <w:rPr>
          <w:rFonts w:ascii="Times New Roman" w:hAnsi="Times New Roman"/>
          <w:color w:val="FF0000"/>
          <w:sz w:val="24"/>
          <w:szCs w:val="24"/>
          <w:lang w:eastAsia="ru-RU"/>
        </w:rPr>
        <w:t>-творческому использованию жизненного опыта детей;</w:t>
      </w: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E4786B">
        <w:rPr>
          <w:rFonts w:ascii="Times New Roman" w:hAnsi="Times New Roman"/>
          <w:color w:val="FF0000"/>
          <w:sz w:val="24"/>
          <w:szCs w:val="24"/>
          <w:lang w:eastAsia="ru-RU"/>
        </w:rPr>
        <w:t>-самоопределению ребенка в рамках ведущей деятельности.</w:t>
      </w: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sz w:val="24"/>
          <w:szCs w:val="24"/>
          <w:lang w:eastAsia="ru-RU"/>
        </w:rPr>
        <w:t>Содержание разработки носит практический характер, соответствует современным достижениям педагогики и психологии детей  младшего школьного возраста.</w:t>
      </w: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sz w:val="24"/>
          <w:szCs w:val="24"/>
          <w:lang w:eastAsia="ru-RU"/>
        </w:rPr>
        <w:br/>
        <w:t xml:space="preserve">    Выделены основные направления содержания, необходимые для создания условий, способствующих раскрытию и развитию природных потребностей учащихся в общении в процессе изучения правил ЗОЖ. </w:t>
      </w: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sz w:val="24"/>
          <w:szCs w:val="24"/>
          <w:lang w:eastAsia="ru-RU"/>
        </w:rPr>
        <w:t xml:space="preserve">      Методическое обеспечение достаточно полно представляет педагогические, психологические и организационные условия, необходимые для получения воспитательного и развивающего результата.</w:t>
      </w: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4786B">
        <w:rPr>
          <w:rFonts w:ascii="Times New Roman" w:hAnsi="Times New Roman"/>
          <w:sz w:val="24"/>
          <w:szCs w:val="24"/>
          <w:lang w:eastAsia="ru-RU"/>
        </w:rPr>
        <w:br/>
      </w:r>
      <w:r w:rsidRPr="00E4786B">
        <w:rPr>
          <w:rFonts w:ascii="Times New Roman" w:hAnsi="Times New Roman"/>
          <w:b/>
          <w:bCs/>
          <w:sz w:val="24"/>
          <w:szCs w:val="24"/>
          <w:lang w:eastAsia="ru-RU"/>
        </w:rPr>
        <w:t>Смирнова Татьяна Павловна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pacing w:val="11"/>
          <w:sz w:val="24"/>
          <w:szCs w:val="24"/>
          <w:lang w:eastAsia="ru-RU"/>
        </w:rPr>
      </w:pPr>
      <w:r w:rsidRPr="00E4786B">
        <w:rPr>
          <w:rFonts w:ascii="Times New Roman" w:hAnsi="Times New Roman"/>
          <w:sz w:val="24"/>
          <w:szCs w:val="24"/>
          <w:lang w:eastAsia="ru-RU"/>
        </w:rPr>
        <w:t>заместитель директора по воспитательной работе МКОУ «</w:t>
      </w:r>
      <w:r w:rsidRPr="00E4786B">
        <w:rPr>
          <w:rFonts w:ascii="Times New Roman" w:hAnsi="Times New Roman"/>
          <w:spacing w:val="11"/>
          <w:sz w:val="24"/>
          <w:szCs w:val="24"/>
          <w:lang w:eastAsia="ru-RU"/>
        </w:rPr>
        <w:t>Кузьмищенская средняя общеобразовательная школа» Костромского муниципального района Костромской области</w:t>
      </w:r>
    </w:p>
    <w:p w:rsidR="00652618" w:rsidRPr="00E4786B" w:rsidRDefault="00652618" w:rsidP="0034012D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pacing w:val="11"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E4786B">
        <w:rPr>
          <w:rFonts w:ascii="Times New Roman" w:hAnsi="Times New Roman"/>
          <w:sz w:val="24"/>
          <w:szCs w:val="24"/>
          <w:lang w:eastAsia="ru-RU"/>
        </w:rPr>
        <w:t>«___» __________ 201___г                                                    Подпись ____________</w:t>
      </w: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left="1440" w:firstLine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52618" w:rsidRPr="00E4786B" w:rsidRDefault="00652618" w:rsidP="0034012D">
      <w:pPr>
        <w:pStyle w:val="NoSpacing"/>
        <w:ind w:left="-709" w:firstLine="284"/>
        <w:jc w:val="center"/>
        <w:rPr>
          <w:rFonts w:ascii="Times New Roman" w:hAnsi="Times New Roman"/>
          <w:b/>
          <w:bCs/>
          <w:sz w:val="24"/>
          <w:szCs w:val="24"/>
        </w:rPr>
      </w:pPr>
    </w:p>
    <w:sectPr w:rsidR="00652618" w:rsidRPr="00E4786B" w:rsidSect="00277D21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lue Ridge SF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0946"/>
    <w:multiLevelType w:val="multilevel"/>
    <w:tmpl w:val="CB586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2C40B61"/>
    <w:multiLevelType w:val="multilevel"/>
    <w:tmpl w:val="61602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7432A3"/>
    <w:multiLevelType w:val="hybridMultilevel"/>
    <w:tmpl w:val="744A9D18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F214D46"/>
    <w:multiLevelType w:val="multilevel"/>
    <w:tmpl w:val="9A88B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0F14295"/>
    <w:multiLevelType w:val="hybridMultilevel"/>
    <w:tmpl w:val="3EB650D6"/>
    <w:lvl w:ilvl="0" w:tplc="BB1492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D125D7C"/>
    <w:multiLevelType w:val="multilevel"/>
    <w:tmpl w:val="46627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3C26"/>
    <w:rsid w:val="00007156"/>
    <w:rsid w:val="000E006B"/>
    <w:rsid w:val="0010108B"/>
    <w:rsid w:val="00115DA9"/>
    <w:rsid w:val="001471DC"/>
    <w:rsid w:val="00180E07"/>
    <w:rsid w:val="001A7FD2"/>
    <w:rsid w:val="001E7CCB"/>
    <w:rsid w:val="001F7C24"/>
    <w:rsid w:val="00267589"/>
    <w:rsid w:val="00277D21"/>
    <w:rsid w:val="002C65F0"/>
    <w:rsid w:val="002E1CCD"/>
    <w:rsid w:val="00310F54"/>
    <w:rsid w:val="00330BE4"/>
    <w:rsid w:val="0034012D"/>
    <w:rsid w:val="00365CC1"/>
    <w:rsid w:val="00377829"/>
    <w:rsid w:val="003C11B5"/>
    <w:rsid w:val="0040197A"/>
    <w:rsid w:val="00411B66"/>
    <w:rsid w:val="00427245"/>
    <w:rsid w:val="00437509"/>
    <w:rsid w:val="00456A99"/>
    <w:rsid w:val="00475242"/>
    <w:rsid w:val="004D131C"/>
    <w:rsid w:val="005067E4"/>
    <w:rsid w:val="00522F38"/>
    <w:rsid w:val="00540194"/>
    <w:rsid w:val="0054541E"/>
    <w:rsid w:val="005B71E0"/>
    <w:rsid w:val="005C04BF"/>
    <w:rsid w:val="005C3C73"/>
    <w:rsid w:val="005F33A9"/>
    <w:rsid w:val="00617F32"/>
    <w:rsid w:val="00624957"/>
    <w:rsid w:val="00634434"/>
    <w:rsid w:val="0063496C"/>
    <w:rsid w:val="00637597"/>
    <w:rsid w:val="00652618"/>
    <w:rsid w:val="006807D9"/>
    <w:rsid w:val="00680C9E"/>
    <w:rsid w:val="00682801"/>
    <w:rsid w:val="00693236"/>
    <w:rsid w:val="006D5455"/>
    <w:rsid w:val="006E1661"/>
    <w:rsid w:val="006F194A"/>
    <w:rsid w:val="007358C8"/>
    <w:rsid w:val="00743ED5"/>
    <w:rsid w:val="00745FC1"/>
    <w:rsid w:val="00750B63"/>
    <w:rsid w:val="00753913"/>
    <w:rsid w:val="00795EF1"/>
    <w:rsid w:val="007D450D"/>
    <w:rsid w:val="007F22CF"/>
    <w:rsid w:val="008127D1"/>
    <w:rsid w:val="00823F07"/>
    <w:rsid w:val="00827F6B"/>
    <w:rsid w:val="00832E34"/>
    <w:rsid w:val="00841005"/>
    <w:rsid w:val="0084715C"/>
    <w:rsid w:val="00897E83"/>
    <w:rsid w:val="008B6B84"/>
    <w:rsid w:val="008C2CB9"/>
    <w:rsid w:val="008D1E33"/>
    <w:rsid w:val="008D4E8C"/>
    <w:rsid w:val="008E0A1B"/>
    <w:rsid w:val="008E5503"/>
    <w:rsid w:val="008F4D28"/>
    <w:rsid w:val="00902230"/>
    <w:rsid w:val="00941EC9"/>
    <w:rsid w:val="00951392"/>
    <w:rsid w:val="009873DC"/>
    <w:rsid w:val="009F489A"/>
    <w:rsid w:val="009F7F00"/>
    <w:rsid w:val="00A22A13"/>
    <w:rsid w:val="00A77E11"/>
    <w:rsid w:val="00A92B0A"/>
    <w:rsid w:val="00AC7AC7"/>
    <w:rsid w:val="00AF74E2"/>
    <w:rsid w:val="00B1097B"/>
    <w:rsid w:val="00BA655A"/>
    <w:rsid w:val="00BF447F"/>
    <w:rsid w:val="00BF50D4"/>
    <w:rsid w:val="00C11902"/>
    <w:rsid w:val="00C330BE"/>
    <w:rsid w:val="00C34C8F"/>
    <w:rsid w:val="00CB3C26"/>
    <w:rsid w:val="00CC7C07"/>
    <w:rsid w:val="00CD2839"/>
    <w:rsid w:val="00CD2DF1"/>
    <w:rsid w:val="00CE0022"/>
    <w:rsid w:val="00CE3163"/>
    <w:rsid w:val="00CE3365"/>
    <w:rsid w:val="00D12CAB"/>
    <w:rsid w:val="00D210B1"/>
    <w:rsid w:val="00D34C2A"/>
    <w:rsid w:val="00D3644D"/>
    <w:rsid w:val="00D408C3"/>
    <w:rsid w:val="00D4416B"/>
    <w:rsid w:val="00D50CF7"/>
    <w:rsid w:val="00D72E0F"/>
    <w:rsid w:val="00D73CE3"/>
    <w:rsid w:val="00DB10D2"/>
    <w:rsid w:val="00DD4B07"/>
    <w:rsid w:val="00DE3A9A"/>
    <w:rsid w:val="00E16A17"/>
    <w:rsid w:val="00E20B61"/>
    <w:rsid w:val="00E20CCF"/>
    <w:rsid w:val="00E4786B"/>
    <w:rsid w:val="00E57438"/>
    <w:rsid w:val="00E84AF7"/>
    <w:rsid w:val="00E95E93"/>
    <w:rsid w:val="00EA6F57"/>
    <w:rsid w:val="00EF04B8"/>
    <w:rsid w:val="00EF613D"/>
    <w:rsid w:val="00F17F2A"/>
    <w:rsid w:val="00F6568C"/>
    <w:rsid w:val="00F87E6C"/>
    <w:rsid w:val="00FA2513"/>
    <w:rsid w:val="00FD2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E07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365CC1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65C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Spacing">
    <w:name w:val="No Spacing"/>
    <w:link w:val="NoSpacingChar"/>
    <w:uiPriority w:val="99"/>
    <w:qFormat/>
    <w:rsid w:val="00180E07"/>
    <w:rPr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5067E4"/>
    <w:rPr>
      <w:rFonts w:ascii="Calibri" w:eastAsia="Times New Roman" w:hAnsi="Calibri" w:cs="Times New Roman"/>
      <w:sz w:val="22"/>
      <w:szCs w:val="22"/>
      <w:lang w:val="ru-RU" w:eastAsia="en-US" w:bidi="ar-SA"/>
    </w:rPr>
  </w:style>
  <w:style w:type="paragraph" w:styleId="NormalWeb">
    <w:name w:val="Normal (Web)"/>
    <w:basedOn w:val="Normal"/>
    <w:uiPriority w:val="99"/>
    <w:rsid w:val="00365C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rsid w:val="00365CC1"/>
    <w:rPr>
      <w:rFonts w:cs="Times New Roman"/>
      <w:color w:val="0000FF"/>
      <w:u w:val="single"/>
    </w:rPr>
  </w:style>
  <w:style w:type="paragraph" w:customStyle="1" w:styleId="c18">
    <w:name w:val="c18"/>
    <w:basedOn w:val="Normal"/>
    <w:uiPriority w:val="99"/>
    <w:rsid w:val="00365C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uiPriority w:val="99"/>
    <w:rsid w:val="00365CC1"/>
  </w:style>
  <w:style w:type="paragraph" w:customStyle="1" w:styleId="1">
    <w:name w:val="Абзац списка1"/>
    <w:basedOn w:val="Normal"/>
    <w:uiPriority w:val="99"/>
    <w:rsid w:val="00365CC1"/>
    <w:pPr>
      <w:ind w:left="720"/>
      <w:contextualSpacing/>
    </w:pPr>
    <w:rPr>
      <w:lang w:eastAsia="ru-RU"/>
    </w:rPr>
  </w:style>
  <w:style w:type="paragraph" w:customStyle="1" w:styleId="c4">
    <w:name w:val="c4"/>
    <w:basedOn w:val="Normal"/>
    <w:uiPriority w:val="99"/>
    <w:rsid w:val="00365CC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0">
    <w:name w:val="c0"/>
    <w:uiPriority w:val="99"/>
    <w:rsid w:val="00365CC1"/>
  </w:style>
  <w:style w:type="paragraph" w:customStyle="1" w:styleId="c12">
    <w:name w:val="c12"/>
    <w:basedOn w:val="Normal"/>
    <w:uiPriority w:val="99"/>
    <w:rsid w:val="00D72E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">
    <w:name w:val="c8"/>
    <w:basedOn w:val="DefaultParagraphFont"/>
    <w:uiPriority w:val="99"/>
    <w:rsid w:val="00D72E0F"/>
    <w:rPr>
      <w:rFonts w:cs="Times New Roman"/>
    </w:rPr>
  </w:style>
  <w:style w:type="character" w:customStyle="1" w:styleId="c2">
    <w:name w:val="c2"/>
    <w:basedOn w:val="DefaultParagraphFont"/>
    <w:uiPriority w:val="99"/>
    <w:rsid w:val="00D72E0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82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293</TotalTime>
  <Pages>19</Pages>
  <Words>4236</Words>
  <Characters>24147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2</cp:lastModifiedBy>
  <cp:revision>96</cp:revision>
  <cp:lastPrinted>2019-08-01T06:58:00Z</cp:lastPrinted>
  <dcterms:created xsi:type="dcterms:W3CDTF">2018-08-07T13:19:00Z</dcterms:created>
  <dcterms:modified xsi:type="dcterms:W3CDTF">2019-08-01T07:06:00Z</dcterms:modified>
</cp:coreProperties>
</file>